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F8BFF" w14:textId="1334614E" w:rsidR="00A01ADF" w:rsidRDefault="00A01ADF" w:rsidP="00A01A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</w:t>
      </w:r>
      <w:r>
        <w:rPr>
          <w:b/>
          <w:noProof/>
          <w:sz w:val="24"/>
          <w:lang w:eastAsia="zh-CN"/>
        </w:rPr>
        <w:t>N</w:t>
      </w:r>
      <w:r w:rsidR="007E0CCC"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</w:t>
        </w:r>
      </w:fldSimple>
      <w:r w:rsidR="006165E1">
        <w:rPr>
          <w:b/>
          <w:noProof/>
          <w:sz w:val="24"/>
        </w:rPr>
        <w:t>1</w:t>
      </w:r>
      <w:r w:rsidR="00D92D6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</w:t>
        </w:r>
      </w:fldSimple>
      <w:r w:rsidR="006165E1">
        <w:rPr>
          <w:b/>
          <w:i/>
          <w:noProof/>
          <w:sz w:val="28"/>
        </w:rPr>
        <w:t>4</w:t>
      </w:r>
      <w:r w:rsidR="00C66306">
        <w:rPr>
          <w:b/>
          <w:i/>
          <w:noProof/>
          <w:sz w:val="28"/>
        </w:rPr>
        <w:t>12554</w:t>
      </w:r>
    </w:p>
    <w:p w14:paraId="45B6A111" w14:textId="77777777" w:rsidR="00940222" w:rsidRPr="0052514D" w:rsidRDefault="00940222" w:rsidP="00940222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Maastricht</w:t>
      </w:r>
      <w:r>
        <w:rPr>
          <w:rFonts w:cs="Arial" w:hint="eastAsia"/>
          <w:sz w:val="24"/>
          <w:szCs w:val="24"/>
          <w:lang w:eastAsia="zh-CN"/>
        </w:rPr>
        <w:t>,</w:t>
      </w:r>
      <w:r>
        <w:rPr>
          <w:rFonts w:cs="Arial"/>
          <w:sz w:val="24"/>
          <w:szCs w:val="24"/>
          <w:lang w:eastAsia="zh-CN"/>
        </w:rPr>
        <w:t xml:space="preserve"> </w:t>
      </w:r>
      <w:r w:rsidRPr="007761B3">
        <w:rPr>
          <w:rFonts w:cs="Arial"/>
          <w:sz w:val="24"/>
          <w:szCs w:val="24"/>
          <w:lang w:eastAsia="zh-CN"/>
        </w:rPr>
        <w:t>Netherlands</w:t>
      </w:r>
      <w:r>
        <w:rPr>
          <w:rFonts w:cs="Arial"/>
          <w:sz w:val="24"/>
          <w:szCs w:val="24"/>
          <w:lang w:eastAsia="zh-CN"/>
        </w:rPr>
        <w:t>, 19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23</w:t>
      </w:r>
      <w:r>
        <w:rPr>
          <w:rFonts w:cs="Arial"/>
          <w:sz w:val="24"/>
          <w:szCs w:val="24"/>
          <w:vertAlign w:val="superscript"/>
          <w:lang w:eastAsia="zh-CN"/>
        </w:rPr>
        <w:t>rd</w:t>
      </w:r>
      <w:r>
        <w:rPr>
          <w:rFonts w:cs="Arial"/>
          <w:sz w:val="24"/>
          <w:szCs w:val="24"/>
          <w:lang w:eastAsia="zh-CN"/>
        </w:rPr>
        <w:t xml:space="preserve"> August</w:t>
      </w:r>
      <w:r w:rsidRPr="0052514D">
        <w:rPr>
          <w:rFonts w:cs="Arial"/>
          <w:sz w:val="24"/>
          <w:szCs w:val="24"/>
          <w:lang w:eastAsia="zh-CN"/>
        </w:rPr>
        <w:t>, 2024</w:t>
      </w:r>
    </w:p>
    <w:p w14:paraId="508E45E5" w14:textId="77777777" w:rsidR="00A01ADF" w:rsidRPr="00940222" w:rsidRDefault="00A01ADF" w:rsidP="00A01AD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F5FBE55" w14:textId="425DA434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Work</w:t>
      </w:r>
      <w:r w:rsidR="001B2940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plan for </w:t>
      </w:r>
      <w:r w:rsidR="007919D5">
        <w:rPr>
          <w:rFonts w:ascii="Arial" w:hAnsi="Arial" w:cs="Arial"/>
          <w:b/>
          <w:sz w:val="22"/>
          <w:szCs w:val="22"/>
        </w:rPr>
        <w:t>E</w:t>
      </w:r>
      <w:r w:rsidRPr="006E09A8">
        <w:rPr>
          <w:rFonts w:ascii="Arial" w:hAnsi="Arial" w:cs="Arial"/>
          <w:b/>
          <w:sz w:val="22"/>
          <w:szCs w:val="22"/>
        </w:rPr>
        <w:t xml:space="preserve">nhanced requirements and </w:t>
      </w:r>
      <w:r w:rsidR="002D7346">
        <w:rPr>
          <w:rFonts w:ascii="Arial" w:hAnsi="Arial" w:cs="Arial"/>
          <w:b/>
          <w:sz w:val="22"/>
          <w:szCs w:val="22"/>
        </w:rPr>
        <w:t xml:space="preserve">conductive </w:t>
      </w:r>
      <w:r w:rsidRPr="006E09A8">
        <w:rPr>
          <w:rFonts w:ascii="Arial" w:hAnsi="Arial" w:cs="Arial"/>
          <w:b/>
          <w:sz w:val="22"/>
          <w:szCs w:val="22"/>
        </w:rPr>
        <w:t>test methodology for NR</w:t>
      </w:r>
      <w:r w:rsidR="002D7346">
        <w:rPr>
          <w:rFonts w:ascii="Arial" w:hAnsi="Arial" w:cs="Arial"/>
          <w:b/>
          <w:sz w:val="22"/>
          <w:szCs w:val="22"/>
        </w:rPr>
        <w:t xml:space="preserve"> NTN</w:t>
      </w:r>
      <w:r w:rsidRPr="006E09A8">
        <w:rPr>
          <w:rFonts w:ascii="Arial" w:hAnsi="Arial" w:cs="Arial"/>
          <w:b/>
          <w:sz w:val="22"/>
          <w:szCs w:val="22"/>
        </w:rPr>
        <w:t xml:space="preserve"> and IoT NTN</w:t>
      </w:r>
    </w:p>
    <w:p w14:paraId="57159C0B" w14:textId="77777777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Samsung, Xiaomi</w:t>
      </w:r>
    </w:p>
    <w:p w14:paraId="731031AD" w14:textId="77777777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8.8.1</w:t>
      </w:r>
    </w:p>
    <w:p w14:paraId="4F4EB853" w14:textId="77777777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66C43A09" w14:textId="77777777" w:rsidR="002D7346" w:rsidRDefault="002D7346" w:rsidP="002D7346">
      <w:pPr>
        <w:pStyle w:val="1"/>
      </w:pPr>
      <w:r>
        <w:t>1</w:t>
      </w:r>
      <w:r>
        <w:tab/>
        <w:t>Introduction</w:t>
      </w:r>
    </w:p>
    <w:p w14:paraId="10F36BB3" w14:textId="7F9D3962" w:rsidR="002D7346" w:rsidRPr="007919D5" w:rsidRDefault="002D7346" w:rsidP="007919D5">
      <w:pPr>
        <w:spacing w:beforeLines="50" w:before="120" w:after="0"/>
        <w:jc w:val="both"/>
      </w:pPr>
      <w:r w:rsidRPr="007919D5">
        <w:t xml:space="preserve">This contribution is a work plan for Rel-19 RAN4 WI on </w:t>
      </w:r>
      <w:r w:rsidR="007919D5">
        <w:t>E</w:t>
      </w:r>
      <w:r w:rsidR="00A24C8E" w:rsidRPr="007919D5">
        <w:t>nhanced requirements and conductive test methodology for NR NTN and IoT NTN</w:t>
      </w:r>
      <w:r w:rsidRPr="007919D5">
        <w:t>.</w:t>
      </w:r>
    </w:p>
    <w:p w14:paraId="6577723D" w14:textId="103B75C1" w:rsidR="002D7346" w:rsidRDefault="002D7346" w:rsidP="002D7346">
      <w:pPr>
        <w:spacing w:beforeLines="50" w:before="120" w:after="0"/>
        <w:jc w:val="both"/>
      </w:pPr>
      <w:r>
        <w:t>In the RAN#103</w:t>
      </w:r>
      <w:r w:rsidRPr="00D54226">
        <w:t xml:space="preserve"> meeting, a </w:t>
      </w:r>
      <w:r>
        <w:rPr>
          <w:rFonts w:hint="eastAsia"/>
        </w:rPr>
        <w:t>n</w:t>
      </w:r>
      <w:r>
        <w:t>ew WID on</w:t>
      </w:r>
      <w:r w:rsidR="00E87632">
        <w:t xml:space="preserve"> </w:t>
      </w:r>
      <w:r w:rsidR="00E87632" w:rsidRPr="00E87632">
        <w:t>E</w:t>
      </w:r>
      <w:bookmarkStart w:id="0" w:name="_GoBack"/>
      <w:bookmarkEnd w:id="0"/>
      <w:r w:rsidR="00E87632" w:rsidRPr="00E87632">
        <w:t>nhanced requirements and conductive test methodology for NR NTN and IoT NTN</w:t>
      </w:r>
      <w:r w:rsidRPr="00D54226">
        <w:t xml:space="preserve"> was appr</w:t>
      </w:r>
      <w:r w:rsidRPr="008D5C39">
        <w:t>oved [</w:t>
      </w:r>
      <w:r w:rsidRPr="008D5C39">
        <w:rPr>
          <w:rFonts w:hint="eastAsia"/>
        </w:rPr>
        <w:t>1</w:t>
      </w:r>
      <w:r w:rsidRPr="008D5C39">
        <w:t>]</w:t>
      </w:r>
      <w:r>
        <w:t xml:space="preserve"> and it was revised in RAN #104 meeting [2]</w:t>
      </w:r>
      <w:r w:rsidRPr="008D5C39">
        <w:t>.</w:t>
      </w:r>
      <w:r w:rsidRPr="008D5C39">
        <w:rPr>
          <w:rFonts w:hint="eastAsia"/>
        </w:rPr>
        <w:t xml:space="preserve"> This contribution is the </w:t>
      </w:r>
      <w:r>
        <w:t>work plan of</w:t>
      </w:r>
      <w:r w:rsidRPr="007919D5">
        <w:t xml:space="preserve"> </w:t>
      </w:r>
      <w:r w:rsidR="004D1FC4" w:rsidRPr="004D1FC4">
        <w:t>Enhanced requirements and conductive test methodology for NR NTN and IoT NTN</w:t>
      </w:r>
      <w:r w:rsidRPr="008D5C39">
        <w:rPr>
          <w:rFonts w:hint="eastAsia"/>
        </w:rPr>
        <w:t xml:space="preserve"> for approval.</w:t>
      </w:r>
    </w:p>
    <w:p w14:paraId="3266818D" w14:textId="648DAC5F" w:rsidR="002D7346" w:rsidRDefault="007A3A85" w:rsidP="007919D5">
      <w:pPr>
        <w:spacing w:beforeLines="50" w:before="120" w:after="0"/>
        <w:jc w:val="both"/>
      </w:pPr>
      <w:r w:rsidRPr="007919D5">
        <w:t>The objectives of core part from the latest WID [2] includes:</w:t>
      </w:r>
    </w:p>
    <w:p w14:paraId="2A1AB2F2" w14:textId="77777777" w:rsidR="007919D5" w:rsidRPr="007919D5" w:rsidRDefault="007919D5" w:rsidP="007919D5">
      <w:pPr>
        <w:spacing w:beforeLines="50" w:before="120" w:after="0"/>
        <w:jc w:val="both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A3A85" w14:paraId="43B12F54" w14:textId="77777777" w:rsidTr="007A3A85">
        <w:tc>
          <w:tcPr>
            <w:tcW w:w="9629" w:type="dxa"/>
          </w:tcPr>
          <w:p w14:paraId="040CE5EE" w14:textId="77777777" w:rsidR="007A3A85" w:rsidRPr="00D9611F" w:rsidRDefault="007A3A85" w:rsidP="007A3A85">
            <w:pPr>
              <w:jc w:val="both"/>
              <w:rPr>
                <w:lang w:eastAsia="zh-CN"/>
              </w:rPr>
            </w:pPr>
            <w:r w:rsidRPr="00D9611F">
              <w:rPr>
                <w:b/>
              </w:rPr>
              <w:t>High power UE (HPUE) for NTN</w:t>
            </w:r>
          </w:p>
          <w:p w14:paraId="7DDD94B4" w14:textId="77777777" w:rsidR="007A3A85" w:rsidRPr="00D9611F" w:rsidRDefault="007A3A85" w:rsidP="007A3A85">
            <w:pPr>
              <w:pStyle w:val="a6"/>
              <w:numPr>
                <w:ilvl w:val="0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Conduct the coexistence analysis based on TR 38.863 for the above example bands and corresponding power classes</w:t>
            </w:r>
          </w:p>
          <w:p w14:paraId="389EB4E7" w14:textId="77777777" w:rsidR="007A3A85" w:rsidRPr="00D9611F" w:rsidRDefault="007A3A85" w:rsidP="007A3A85">
            <w:pPr>
              <w:pStyle w:val="a6"/>
              <w:numPr>
                <w:ilvl w:val="1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Evaluate the impact on the uplink performance of TN (Terrestrial network)</w:t>
            </w:r>
          </w:p>
          <w:p w14:paraId="3B8ED0F8" w14:textId="77777777" w:rsidR="007A3A85" w:rsidRPr="00D9611F" w:rsidRDefault="007A3A85" w:rsidP="007A3A85">
            <w:pPr>
              <w:pStyle w:val="a6"/>
              <w:numPr>
                <w:ilvl w:val="2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Example bands include bands n256 and 256, n255 and 255</w:t>
            </w:r>
          </w:p>
          <w:p w14:paraId="70F385C5" w14:textId="77777777" w:rsidR="007A3A85" w:rsidRPr="00D9611F" w:rsidRDefault="007A3A85" w:rsidP="007A3A85">
            <w:pPr>
              <w:pStyle w:val="a6"/>
              <w:numPr>
                <w:ilvl w:val="2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PC2, PC1.5 (for NR-NTN only) and PC1 will be evaluated for ACLR and ACS</w:t>
            </w:r>
          </w:p>
          <w:p w14:paraId="495FC1F0" w14:textId="77777777" w:rsidR="007A3A85" w:rsidRPr="00D9611F" w:rsidRDefault="007A3A85" w:rsidP="007A3A85">
            <w:pPr>
              <w:pStyle w:val="a6"/>
              <w:numPr>
                <w:ilvl w:val="2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For NR-NTN and IoT-NTN: coexistence studies shall be carried out under</w:t>
            </w:r>
            <w:r>
              <w:rPr>
                <w:sz w:val="20"/>
                <w:szCs w:val="20"/>
              </w:rPr>
              <w:t xml:space="preserve"> the same conditions, including</w:t>
            </w:r>
            <w:r w:rsidRPr="00D9611F">
              <w:rPr>
                <w:sz w:val="20"/>
                <w:szCs w:val="20"/>
              </w:rPr>
              <w:t xml:space="preserve"> geographical separation between NTN UE and Terrestrial Networks (TN), as the co-existence studies in Rel-17 and Rel-18</w:t>
            </w:r>
          </w:p>
          <w:p w14:paraId="799FF943" w14:textId="77777777" w:rsidR="007A3A85" w:rsidRPr="00D9611F" w:rsidRDefault="007A3A85" w:rsidP="007A3A85">
            <w:pPr>
              <w:pStyle w:val="a6"/>
              <w:numPr>
                <w:ilvl w:val="0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Specify high power UE (HPUE) for NR-NTN (Non-Terrestrial Networks) and IoT-NTN (NB-IoT and eMTC based NTN) in FR1-NTN bands and the corresponding LTE NTN bands for the single uplink (UL) carrier scenario</w:t>
            </w:r>
          </w:p>
          <w:p w14:paraId="092A80D2" w14:textId="77777777" w:rsidR="007A3A85" w:rsidRPr="00D9611F" w:rsidRDefault="007A3A85" w:rsidP="007A3A85">
            <w:pPr>
              <w:pStyle w:val="a6"/>
              <w:numPr>
                <w:ilvl w:val="1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Support UE with power class 2 (PC2, 26 dBm) that applies to both handheld and non-handheld based on the co-existence study.</w:t>
            </w:r>
          </w:p>
          <w:p w14:paraId="3E9CA6F8" w14:textId="77777777" w:rsidR="007A3A85" w:rsidRPr="00D9611F" w:rsidRDefault="007A3A85" w:rsidP="007A3A85">
            <w:pPr>
              <w:pStyle w:val="a6"/>
              <w:numPr>
                <w:ilvl w:val="1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Support other power classes based on the co-existence and feasibility study</w:t>
            </w:r>
          </w:p>
          <w:p w14:paraId="1ABE5828" w14:textId="77777777" w:rsidR="007A3A85" w:rsidRPr="00D9611F" w:rsidRDefault="007A3A85" w:rsidP="007A3A85">
            <w:pPr>
              <w:pStyle w:val="a6"/>
              <w:numPr>
                <w:ilvl w:val="2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Non-hand held UE is prioritized</w:t>
            </w:r>
          </w:p>
          <w:p w14:paraId="1348A4C4" w14:textId="77777777" w:rsidR="007A3A85" w:rsidRPr="00D9611F" w:rsidRDefault="007A3A85" w:rsidP="007A3A85">
            <w:pPr>
              <w:pStyle w:val="a6"/>
              <w:numPr>
                <w:ilvl w:val="1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Specify RF requirements for all considered power classes for NR-NTN and IoT-NTN in FR1-NTN bands and the corresponding LTE NTN bands</w:t>
            </w:r>
          </w:p>
          <w:p w14:paraId="64E5A973" w14:textId="77777777" w:rsidR="007A3A85" w:rsidRPr="00D9611F" w:rsidRDefault="007A3A85" w:rsidP="007A3A85">
            <w:pPr>
              <w:pStyle w:val="a6"/>
              <w:numPr>
                <w:ilvl w:val="2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Necessary Tx requirements, at least including</w:t>
            </w:r>
          </w:p>
          <w:p w14:paraId="59A28E19" w14:textId="77777777" w:rsidR="007A3A85" w:rsidRPr="00D9611F" w:rsidRDefault="007A3A85" w:rsidP="007A3A85">
            <w:pPr>
              <w:pStyle w:val="a6"/>
              <w:numPr>
                <w:ilvl w:val="3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Investigate and if necessary, specify the solution to address potential SAR (Specific Absorption Rate restriction) requirements for handheld UE</w:t>
            </w:r>
          </w:p>
          <w:p w14:paraId="4C322F72" w14:textId="77777777" w:rsidR="007A3A85" w:rsidRPr="00D9611F" w:rsidRDefault="007A3A85" w:rsidP="007A3A85">
            <w:pPr>
              <w:pStyle w:val="a6"/>
              <w:numPr>
                <w:ilvl w:val="3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Specify MPR and A-MPR for the example bands considering the regulation for the corresponding bands, if necessary</w:t>
            </w:r>
          </w:p>
          <w:p w14:paraId="3C530480" w14:textId="77777777" w:rsidR="007A3A85" w:rsidRPr="00D9611F" w:rsidRDefault="007A3A85" w:rsidP="007A3A85">
            <w:pPr>
              <w:pStyle w:val="a6"/>
              <w:numPr>
                <w:ilvl w:val="2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Necessary Rx requirements, at least including</w:t>
            </w:r>
          </w:p>
          <w:p w14:paraId="57E08567" w14:textId="77777777" w:rsidR="007A3A85" w:rsidRPr="00D9611F" w:rsidRDefault="007A3A85" w:rsidP="007A3A85">
            <w:pPr>
              <w:pStyle w:val="a6"/>
              <w:numPr>
                <w:ilvl w:val="3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Specify the RSD requirements on the example bands, if necessary</w:t>
            </w:r>
          </w:p>
          <w:p w14:paraId="5B6AB7A1" w14:textId="77777777" w:rsidR="007A3A85" w:rsidRPr="00D9611F" w:rsidRDefault="007A3A85" w:rsidP="007A3A85">
            <w:pPr>
              <w:pStyle w:val="a6"/>
              <w:numPr>
                <w:ilvl w:val="0"/>
                <w:numId w:val="36"/>
              </w:numPr>
              <w:spacing w:before="0" w:after="180" w:line="240" w:lineRule="auto"/>
              <w:ind w:firstLineChars="0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Specify the necessary signaling to support the above objectives</w:t>
            </w:r>
          </w:p>
          <w:p w14:paraId="281374F4" w14:textId="77777777" w:rsidR="007A3A85" w:rsidRPr="00D9611F" w:rsidRDefault="007A3A85" w:rsidP="007A3A85">
            <w:pPr>
              <w:jc w:val="both"/>
              <w:rPr>
                <w:b/>
              </w:rPr>
            </w:pPr>
            <w:r w:rsidRPr="00D9611F">
              <w:rPr>
                <w:b/>
              </w:rPr>
              <w:t>Less than 5MHz for NTN</w:t>
            </w:r>
          </w:p>
          <w:p w14:paraId="0D7A89D6" w14:textId="77777777" w:rsidR="007A3A85" w:rsidRPr="00D9611F" w:rsidRDefault="007A3A85" w:rsidP="007A3A85">
            <w:pPr>
              <w:pStyle w:val="a6"/>
              <w:numPr>
                <w:ilvl w:val="0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Specify the system parameters for channel bandwidth of less than 5 MHz for NR-NTN (NR based Non-Terrestrial Networks) in FR1-NTN bands</w:t>
            </w:r>
          </w:p>
          <w:p w14:paraId="31069E60" w14:textId="77777777" w:rsidR="007A3A85" w:rsidRPr="00D9611F" w:rsidRDefault="007A3A85" w:rsidP="007A3A85">
            <w:pPr>
              <w:pStyle w:val="a6"/>
              <w:numPr>
                <w:ilvl w:val="1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rFonts w:hint="eastAsia"/>
                <w:sz w:val="20"/>
                <w:szCs w:val="20"/>
              </w:rPr>
              <w:t>C</w:t>
            </w:r>
            <w:r w:rsidRPr="00D9611F">
              <w:rPr>
                <w:sz w:val="20"/>
                <w:szCs w:val="20"/>
              </w:rPr>
              <w:t>onsider the NR-NTN bands n255, n256, and n254</w:t>
            </w:r>
          </w:p>
          <w:p w14:paraId="65F6953A" w14:textId="77777777" w:rsidR="007A3A85" w:rsidRPr="00D9611F" w:rsidRDefault="007A3A85" w:rsidP="007A3A85">
            <w:pPr>
              <w:pStyle w:val="a6"/>
              <w:numPr>
                <w:ilvl w:val="1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Add less than 5MHz channel bandwidth</w:t>
            </w:r>
          </w:p>
          <w:p w14:paraId="3FC7AF6E" w14:textId="77777777" w:rsidR="007A3A85" w:rsidRPr="00D9611F" w:rsidRDefault="007A3A85" w:rsidP="007A3A85">
            <w:pPr>
              <w:pStyle w:val="a6"/>
              <w:numPr>
                <w:ilvl w:val="2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 xml:space="preserve"> 3MHz with the RAN1 design in Rel-18</w:t>
            </w:r>
          </w:p>
          <w:p w14:paraId="6AA1F53C" w14:textId="77777777" w:rsidR="007A3A85" w:rsidRPr="00D9611F" w:rsidRDefault="007A3A85" w:rsidP="007A3A85">
            <w:pPr>
              <w:pStyle w:val="a6"/>
              <w:numPr>
                <w:ilvl w:val="1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Investigate and if necessary, specify the additional synchronization (sync) raster(s) for the additional channel bandwidth</w:t>
            </w:r>
          </w:p>
          <w:p w14:paraId="6249FCAD" w14:textId="77777777" w:rsidR="007A3A85" w:rsidRPr="00D9611F" w:rsidRDefault="007A3A85" w:rsidP="007A3A85">
            <w:pPr>
              <w:pStyle w:val="a6"/>
              <w:numPr>
                <w:ilvl w:val="2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Leverage the work on less than 5MHz for TN</w:t>
            </w:r>
          </w:p>
          <w:p w14:paraId="4B6F58AE" w14:textId="77777777" w:rsidR="007A3A85" w:rsidRPr="00D9611F" w:rsidRDefault="007A3A85" w:rsidP="007A3A85">
            <w:pPr>
              <w:pStyle w:val="a6"/>
              <w:numPr>
                <w:ilvl w:val="1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rFonts w:hint="eastAsia"/>
                <w:sz w:val="20"/>
                <w:szCs w:val="20"/>
              </w:rPr>
              <w:t>Note: no RAN1 impact is expected</w:t>
            </w:r>
          </w:p>
          <w:p w14:paraId="09A9F144" w14:textId="77777777" w:rsidR="007A3A85" w:rsidRPr="00D9611F" w:rsidRDefault="007A3A85" w:rsidP="007A3A85">
            <w:pPr>
              <w:pStyle w:val="a6"/>
              <w:numPr>
                <w:ilvl w:val="0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Specify the necessary SAN RF core requirements for NR-NTN in FR1-NTN bands</w:t>
            </w:r>
          </w:p>
          <w:p w14:paraId="57998050" w14:textId="77777777" w:rsidR="007A3A85" w:rsidRPr="00D9611F" w:rsidRDefault="007A3A85" w:rsidP="007A3A85">
            <w:pPr>
              <w:pStyle w:val="a6"/>
              <w:numPr>
                <w:ilvl w:val="0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lastRenderedPageBreak/>
              <w:t>Specify the necessary NR-NTN UE RF core requirements for less than 5 MHz for NR-NTN in FR1-NTN bands</w:t>
            </w:r>
          </w:p>
          <w:p w14:paraId="36DC6943" w14:textId="77777777" w:rsidR="007A3A85" w:rsidRPr="00D9611F" w:rsidRDefault="007A3A85" w:rsidP="007A3A85">
            <w:pPr>
              <w:pStyle w:val="a6"/>
              <w:numPr>
                <w:ilvl w:val="1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Focus on power class 3 (PC3) for Tx RF requirements</w:t>
            </w:r>
          </w:p>
          <w:p w14:paraId="40BEEDE8" w14:textId="77777777" w:rsidR="007A3A85" w:rsidRPr="00D9611F" w:rsidRDefault="007A3A85" w:rsidP="007A3A85">
            <w:pPr>
              <w:pStyle w:val="a6"/>
              <w:numPr>
                <w:ilvl w:val="0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Specify the necessary RRM core requirements for less than 5 MHz for NR-NTN in FR1-NTN bands</w:t>
            </w:r>
          </w:p>
          <w:p w14:paraId="7EEC20BF" w14:textId="2B82543F" w:rsidR="007A3A85" w:rsidRPr="007A3A85" w:rsidRDefault="007A3A85" w:rsidP="007A3A85">
            <w:pPr>
              <w:pStyle w:val="a6"/>
              <w:numPr>
                <w:ilvl w:val="0"/>
                <w:numId w:val="36"/>
              </w:numPr>
              <w:spacing w:before="0" w:after="18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Specify the necessary signaling to support the above objectives</w:t>
            </w:r>
          </w:p>
        </w:tc>
      </w:tr>
    </w:tbl>
    <w:p w14:paraId="412DABCF" w14:textId="49EC9CE9" w:rsidR="007A3A85" w:rsidRDefault="007A3A85" w:rsidP="002D7346">
      <w:pPr>
        <w:spacing w:beforeLines="50" w:before="120" w:afterLines="50" w:after="120"/>
        <w:jc w:val="both"/>
        <w:rPr>
          <w:szCs w:val="22"/>
          <w:lang w:eastAsia="zh-CN"/>
        </w:rPr>
      </w:pPr>
    </w:p>
    <w:p w14:paraId="33C89116" w14:textId="6257E409" w:rsidR="007A3A85" w:rsidRDefault="007A3A85" w:rsidP="007A3A85">
      <w:pPr>
        <w:spacing w:beforeLines="50" w:before="120" w:afterLines="50" w:after="120"/>
        <w:jc w:val="both"/>
        <w:rPr>
          <w:szCs w:val="22"/>
          <w:lang w:eastAsia="zh-CN"/>
        </w:rPr>
      </w:pPr>
      <w:r>
        <w:rPr>
          <w:szCs w:val="22"/>
          <w:lang w:eastAsia="zh-CN"/>
        </w:rPr>
        <w:t>The objectives of performance part from the latest WID [2]</w:t>
      </w:r>
      <w:r w:rsidRPr="007A3A85">
        <w:rPr>
          <w:szCs w:val="22"/>
          <w:lang w:eastAsia="zh-CN"/>
        </w:rPr>
        <w:t xml:space="preserve"> include</w:t>
      </w:r>
      <w:r>
        <w:rPr>
          <w:szCs w:val="22"/>
          <w:lang w:eastAsia="zh-CN"/>
        </w:rPr>
        <w:t>s</w:t>
      </w:r>
      <w:r w:rsidRPr="007A3A85">
        <w:rPr>
          <w:szCs w:val="22"/>
          <w:lang w:eastAsia="zh-CN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A3A85" w14:paraId="76D3418C" w14:textId="77777777" w:rsidTr="007A3A85">
        <w:tc>
          <w:tcPr>
            <w:tcW w:w="9629" w:type="dxa"/>
          </w:tcPr>
          <w:p w14:paraId="5A3E27D4" w14:textId="77777777" w:rsidR="007A3A85" w:rsidRPr="00D9611F" w:rsidRDefault="007A3A85" w:rsidP="007A3A85">
            <w:pPr>
              <w:rPr>
                <w:b/>
              </w:rPr>
            </w:pPr>
            <w:r w:rsidRPr="00D9611F">
              <w:rPr>
                <w:b/>
              </w:rPr>
              <w:t>NTN testing for NGSO</w:t>
            </w:r>
          </w:p>
          <w:p w14:paraId="1D8AD58C" w14:textId="77777777" w:rsidR="007A3A85" w:rsidRPr="00D9611F" w:rsidRDefault="007A3A85" w:rsidP="007A3A85">
            <w:pPr>
              <w:pStyle w:val="a6"/>
              <w:numPr>
                <w:ilvl w:val="0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Specify the TE-emulated channel model with varying Doppler and delay shifts for NR-NTN and IoT-NTN in the FR1-NTN bands and the corresponding LTE bands</w:t>
            </w:r>
          </w:p>
          <w:p w14:paraId="722F2B0E" w14:textId="77777777" w:rsidR="007A3A85" w:rsidRPr="00D9611F" w:rsidRDefault="007A3A85" w:rsidP="007A3A85">
            <w:pPr>
              <w:pStyle w:val="a6"/>
              <w:numPr>
                <w:ilvl w:val="1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Match the satellite motion trajectory based on the ephemeris for NGSO (Non-Geostationary Orbit) scenarios</w:t>
            </w:r>
          </w:p>
          <w:p w14:paraId="1693B811" w14:textId="77777777" w:rsidR="007A3A85" w:rsidRDefault="007A3A85" w:rsidP="007A3A85">
            <w:pPr>
              <w:pStyle w:val="a6"/>
              <w:numPr>
                <w:ilvl w:val="1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Inform RAN5 to assist specifying RF frequency error tests, if needed</w:t>
            </w:r>
          </w:p>
          <w:p w14:paraId="3C0920F1" w14:textId="77777777" w:rsidR="007A3A85" w:rsidRDefault="007A3A85" w:rsidP="007A3A85">
            <w:pPr>
              <w:pStyle w:val="a6"/>
              <w:numPr>
                <w:ilvl w:val="2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497F13">
              <w:rPr>
                <w:sz w:val="20"/>
                <w:szCs w:val="20"/>
              </w:rPr>
              <w:t>Checking if the existing frequency error requirement, can be met under the TE-emulated channel model without intention of modifying the existing core requirement</w:t>
            </w:r>
          </w:p>
          <w:p w14:paraId="4541A34E" w14:textId="77777777" w:rsidR="007A3A85" w:rsidRPr="00497F13" w:rsidRDefault="007A3A85" w:rsidP="007A3A85">
            <w:pPr>
              <w:pStyle w:val="a6"/>
              <w:numPr>
                <w:ilvl w:val="1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497F13">
              <w:rPr>
                <w:sz w:val="20"/>
                <w:szCs w:val="20"/>
              </w:rPr>
              <w:t>Specify UE RRM performance test of uplink timing for NGSO for NR-NTN and IoT-NTN in the FR1-NTN bands and the corresponding LTE bands based on the above channel model</w:t>
            </w:r>
          </w:p>
          <w:p w14:paraId="0222B471" w14:textId="77777777" w:rsidR="007A3A85" w:rsidRPr="00D9611F" w:rsidRDefault="007A3A85" w:rsidP="007A3A85">
            <w:pPr>
              <w:pStyle w:val="a6"/>
              <w:numPr>
                <w:ilvl w:val="2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Checking if the existing RRM uplink timing requirements, can be met under the TE-emulated channel model without intention of modifying the existing core requirement</w:t>
            </w:r>
          </w:p>
          <w:p w14:paraId="08710302" w14:textId="77777777" w:rsidR="007A3A85" w:rsidRPr="00D9611F" w:rsidRDefault="007A3A85" w:rsidP="007A3A85">
            <w:pPr>
              <w:pStyle w:val="a6"/>
              <w:numPr>
                <w:ilvl w:val="0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Specify UE demodulation performance requirement(s) of PDSCH for NGSO for NR-NTN and IoT-NTN in the FR1-NTN bands and the corresponding LTE bands based on the above channel model</w:t>
            </w:r>
          </w:p>
          <w:p w14:paraId="728D20CB" w14:textId="77777777" w:rsidR="007A3A85" w:rsidRPr="00D9611F" w:rsidRDefault="007A3A85" w:rsidP="007A3A85">
            <w:pPr>
              <w:pStyle w:val="a6"/>
              <w:numPr>
                <w:ilvl w:val="1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rFonts w:hint="eastAsia"/>
                <w:sz w:val="20"/>
                <w:szCs w:val="20"/>
              </w:rPr>
              <w:t>M</w:t>
            </w:r>
            <w:r w:rsidRPr="00D9611F">
              <w:rPr>
                <w:sz w:val="20"/>
                <w:szCs w:val="20"/>
              </w:rPr>
              <w:t>inimize the number of demodulation performance requirements</w:t>
            </w:r>
          </w:p>
          <w:p w14:paraId="2B2FFE01" w14:textId="77777777" w:rsidR="007A3A85" w:rsidRPr="00D9611F" w:rsidRDefault="007A3A85" w:rsidP="007A3A85">
            <w:pPr>
              <w:pStyle w:val="a6"/>
              <w:numPr>
                <w:ilvl w:val="0"/>
                <w:numId w:val="36"/>
              </w:numPr>
              <w:spacing w:before="0" w:after="18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Specify the applicability of the tests under the TE-emulated channel model</w:t>
            </w:r>
          </w:p>
          <w:p w14:paraId="6B303711" w14:textId="77777777" w:rsidR="007A3A85" w:rsidRPr="00D9611F" w:rsidRDefault="007A3A85" w:rsidP="007A3A85">
            <w:pPr>
              <w:rPr>
                <w:b/>
              </w:rPr>
            </w:pPr>
            <w:r w:rsidRPr="00D9611F">
              <w:rPr>
                <w:b/>
              </w:rPr>
              <w:t>Less than 5MHz for NTN</w:t>
            </w:r>
          </w:p>
          <w:p w14:paraId="33BD64B0" w14:textId="77777777" w:rsidR="007A3A85" w:rsidRPr="00D9611F" w:rsidRDefault="007A3A85" w:rsidP="007A3A85">
            <w:pPr>
              <w:pStyle w:val="a6"/>
              <w:numPr>
                <w:ilvl w:val="0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rFonts w:hint="eastAsia"/>
                <w:sz w:val="20"/>
                <w:szCs w:val="20"/>
              </w:rPr>
              <w:t xml:space="preserve">Specify </w:t>
            </w:r>
            <w:r w:rsidRPr="00D9611F">
              <w:rPr>
                <w:sz w:val="20"/>
                <w:szCs w:val="20"/>
              </w:rPr>
              <w:t>the</w:t>
            </w:r>
            <w:r w:rsidRPr="00D9611F">
              <w:rPr>
                <w:rFonts w:hint="eastAsia"/>
                <w:sz w:val="20"/>
                <w:szCs w:val="20"/>
              </w:rPr>
              <w:t xml:space="preserve"> </w:t>
            </w:r>
            <w:r w:rsidRPr="00D9611F">
              <w:rPr>
                <w:sz w:val="20"/>
                <w:szCs w:val="20"/>
              </w:rPr>
              <w:t>necessary</w:t>
            </w:r>
            <w:r w:rsidRPr="00D9611F">
              <w:rPr>
                <w:rFonts w:hint="eastAsia"/>
                <w:sz w:val="20"/>
                <w:szCs w:val="20"/>
              </w:rPr>
              <w:t xml:space="preserve"> </w:t>
            </w:r>
            <w:r w:rsidRPr="00D9611F">
              <w:rPr>
                <w:sz w:val="20"/>
                <w:szCs w:val="20"/>
              </w:rPr>
              <w:t>conformance requirements for SAN for less than 5 MHz for NR-NTN in FR1-NTN bands</w:t>
            </w:r>
          </w:p>
          <w:p w14:paraId="03CC81CB" w14:textId="77777777" w:rsidR="007A3A85" w:rsidRPr="00D9611F" w:rsidRDefault="007A3A85" w:rsidP="007A3A85">
            <w:pPr>
              <w:pStyle w:val="a6"/>
              <w:numPr>
                <w:ilvl w:val="0"/>
                <w:numId w:val="36"/>
              </w:numPr>
              <w:spacing w:before="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Specify the necessary RRM performance requirements and test cases for less than 5 MHz for NR-NTN in FR1-NTN bands</w:t>
            </w:r>
          </w:p>
          <w:p w14:paraId="0379E859" w14:textId="126F36ED" w:rsidR="007A3A85" w:rsidRPr="007A3A85" w:rsidRDefault="007A3A85" w:rsidP="007A3A85">
            <w:pPr>
              <w:pStyle w:val="a6"/>
              <w:numPr>
                <w:ilvl w:val="0"/>
                <w:numId w:val="36"/>
              </w:numPr>
              <w:spacing w:before="0" w:after="18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9611F">
              <w:rPr>
                <w:sz w:val="20"/>
                <w:szCs w:val="20"/>
              </w:rPr>
              <w:t>Specify the necessary demodulation performance requirements for less than 5 MHz for NR-NTN in FR1-NTN bands</w:t>
            </w:r>
          </w:p>
        </w:tc>
      </w:tr>
    </w:tbl>
    <w:p w14:paraId="154C864A" w14:textId="77777777" w:rsidR="007A3A85" w:rsidRPr="007A3A85" w:rsidRDefault="007A3A85" w:rsidP="002D7346">
      <w:pPr>
        <w:spacing w:beforeLines="50" w:before="120" w:afterLines="50" w:after="120"/>
        <w:jc w:val="both"/>
        <w:rPr>
          <w:szCs w:val="22"/>
          <w:lang w:eastAsia="zh-CN"/>
        </w:rPr>
      </w:pPr>
    </w:p>
    <w:p w14:paraId="21E0D7E5" w14:textId="77777777" w:rsidR="002D7346" w:rsidRDefault="002D7346" w:rsidP="002D7346">
      <w:pPr>
        <w:pStyle w:val="1"/>
        <w:rPr>
          <w:lang w:val="en-US" w:eastAsia="fi-FI"/>
        </w:rPr>
      </w:pPr>
      <w:r>
        <w:rPr>
          <w:lang w:val="en-US" w:eastAsia="fi-FI"/>
        </w:rPr>
        <w:t>2</w:t>
      </w:r>
      <w:r>
        <w:rPr>
          <w:lang w:val="en-US" w:eastAsia="fi-FI"/>
        </w:rPr>
        <w:tab/>
        <w:t>Work plan</w:t>
      </w:r>
    </w:p>
    <w:p w14:paraId="49C72570" w14:textId="3CE650C5" w:rsidR="002D7346" w:rsidRPr="007919D5" w:rsidRDefault="002D7346" w:rsidP="007919D5">
      <w:pPr>
        <w:spacing w:beforeLines="50" w:before="120" w:after="0"/>
        <w:jc w:val="both"/>
      </w:pPr>
      <w:r w:rsidRPr="007919D5">
        <w:t>RAN4 will have 7 meetings toward</w:t>
      </w:r>
      <w:r w:rsidRPr="007919D5">
        <w:rPr>
          <w:rFonts w:hint="eastAsia"/>
        </w:rPr>
        <w:t>s</w:t>
      </w:r>
      <w:r w:rsidRPr="007919D5">
        <w:t xml:space="preserve"> the </w:t>
      </w:r>
      <w:r w:rsidRPr="007919D5">
        <w:rPr>
          <w:rFonts w:hint="eastAsia"/>
        </w:rPr>
        <w:t xml:space="preserve">WI </w:t>
      </w:r>
      <w:r w:rsidRPr="007919D5">
        <w:t>planned</w:t>
      </w:r>
      <w:r w:rsidRPr="007919D5">
        <w:rPr>
          <w:rFonts w:hint="eastAsia"/>
        </w:rPr>
        <w:t xml:space="preserve"> </w:t>
      </w:r>
      <w:r w:rsidRPr="007919D5">
        <w:t xml:space="preserve">completion date </w:t>
      </w:r>
      <w:r w:rsidRPr="007919D5">
        <w:rPr>
          <w:rFonts w:hint="eastAsia"/>
        </w:rPr>
        <w:t>for core part</w:t>
      </w:r>
      <w:r w:rsidRPr="007919D5">
        <w:t xml:space="preserve"> which </w:t>
      </w:r>
      <w:r w:rsidRPr="007919D5">
        <w:rPr>
          <w:rFonts w:hint="eastAsia"/>
        </w:rPr>
        <w:t>is</w:t>
      </w:r>
      <w:r w:rsidRPr="007919D5">
        <w:t xml:space="preserve"> September. 20</w:t>
      </w:r>
      <w:r w:rsidRPr="007919D5">
        <w:rPr>
          <w:rFonts w:hint="eastAsia"/>
        </w:rPr>
        <w:t>2</w:t>
      </w:r>
      <w:r w:rsidRPr="007919D5">
        <w:t>5</w:t>
      </w:r>
      <w:r w:rsidRPr="007919D5">
        <w:rPr>
          <w:rFonts w:hint="eastAsia"/>
        </w:rPr>
        <w:t xml:space="preserve"> and afterwards </w:t>
      </w:r>
      <w:r w:rsidRPr="007919D5">
        <w:t xml:space="preserve">3 meetings </w:t>
      </w:r>
      <w:r w:rsidRPr="007919D5">
        <w:rPr>
          <w:rFonts w:hint="eastAsia"/>
        </w:rPr>
        <w:t xml:space="preserve">for </w:t>
      </w:r>
      <w:r w:rsidRPr="007919D5">
        <w:t xml:space="preserve">the </w:t>
      </w:r>
      <w:r w:rsidRPr="007919D5">
        <w:rPr>
          <w:rFonts w:hint="eastAsia"/>
        </w:rPr>
        <w:t>perf. part</w:t>
      </w:r>
      <w:r w:rsidRPr="007919D5">
        <w:t xml:space="preserve"> which</w:t>
      </w:r>
      <w:r w:rsidRPr="007919D5">
        <w:rPr>
          <w:rFonts w:hint="eastAsia"/>
        </w:rPr>
        <w:t xml:space="preserve"> is planned to complete by </w:t>
      </w:r>
      <w:r w:rsidRPr="007919D5">
        <w:t>March</w:t>
      </w:r>
      <w:r w:rsidRPr="007919D5">
        <w:rPr>
          <w:rFonts w:hint="eastAsia"/>
        </w:rPr>
        <w:t>. 202</w:t>
      </w:r>
      <w:r w:rsidRPr="007919D5">
        <w:t>6</w:t>
      </w:r>
      <w:r w:rsidRPr="007919D5">
        <w:rPr>
          <w:rFonts w:hint="eastAsia"/>
        </w:rPr>
        <w:t xml:space="preserve">. </w:t>
      </w:r>
    </w:p>
    <w:p w14:paraId="21FB2A3E" w14:textId="5DE2AF8F" w:rsidR="00A506A5" w:rsidRDefault="00A506A5" w:rsidP="007919D5">
      <w:pPr>
        <w:spacing w:beforeLines="50" w:before="120" w:after="0"/>
        <w:jc w:val="both"/>
      </w:pPr>
      <w:r w:rsidRPr="007919D5">
        <w:t xml:space="preserve">Below Table 1 is a time plan for </w:t>
      </w:r>
      <w:r w:rsidRPr="007919D5">
        <w:rPr>
          <w:rFonts w:hint="eastAsia"/>
        </w:rPr>
        <w:t>the WI</w:t>
      </w:r>
      <w:r w:rsidRPr="007919D5">
        <w:t xml:space="preserve"> including both core and performance parts:</w:t>
      </w:r>
    </w:p>
    <w:p w14:paraId="5C75F5B0" w14:textId="77777777" w:rsidR="007919D5" w:rsidRPr="007919D5" w:rsidRDefault="007919D5" w:rsidP="007919D5">
      <w:pPr>
        <w:spacing w:beforeLines="50" w:before="120" w:after="0"/>
        <w:jc w:val="both"/>
      </w:pPr>
    </w:p>
    <w:p w14:paraId="3B9061CB" w14:textId="453C7A84" w:rsidR="00A506A5" w:rsidRPr="00B7225D" w:rsidRDefault="00A506A5" w:rsidP="00A506A5">
      <w:pPr>
        <w:jc w:val="center"/>
      </w:pPr>
      <w:r>
        <w:t xml:space="preserve">Table 1: WI plan for </w:t>
      </w:r>
      <w:r w:rsidR="007919D5">
        <w:t>E</w:t>
      </w:r>
      <w:r w:rsidR="007919D5" w:rsidRPr="007919D5">
        <w:t>nhanced requirements and conductive test methodology for NR NTN and IoT NTN</w:t>
      </w:r>
    </w:p>
    <w:tbl>
      <w:tblPr>
        <w:tblW w:w="502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0"/>
        <w:gridCol w:w="7399"/>
      </w:tblGrid>
      <w:tr w:rsidR="00A506A5" w:rsidRPr="00B51153" w14:paraId="416FC70C" w14:textId="77777777" w:rsidTr="006F751E">
        <w:trPr>
          <w:trHeight w:val="15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2D047759" w14:textId="77777777" w:rsidR="00A506A5" w:rsidRPr="00B51153" w:rsidRDefault="00A506A5" w:rsidP="006F751E">
            <w:pPr>
              <w:rPr>
                <w:b/>
              </w:rPr>
            </w:pPr>
            <w:bookmarkStart w:id="1" w:name="_Hlk155103169"/>
            <w:bookmarkStart w:id="2" w:name="_Hlk155887839"/>
            <w:r w:rsidRPr="00B51153">
              <w:rPr>
                <w:b/>
                <w:lang w:eastAsia="zh-CN"/>
              </w:rPr>
              <w:t>Schedule and</w:t>
            </w:r>
            <w:r w:rsidRPr="00B51153">
              <w:rPr>
                <w:b/>
              </w:rPr>
              <w:t xml:space="preserve"> TU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1F635991" w14:textId="77777777" w:rsidR="00A506A5" w:rsidRPr="00B51153" w:rsidRDefault="00A506A5" w:rsidP="006F751E">
            <w:pPr>
              <w:rPr>
                <w:b/>
              </w:rPr>
            </w:pPr>
            <w:r w:rsidRPr="00B51153">
              <w:rPr>
                <w:b/>
              </w:rPr>
              <w:t>Work plan</w:t>
            </w:r>
          </w:p>
        </w:tc>
      </w:tr>
      <w:tr w:rsidR="00A506A5" w:rsidRPr="00B51153" w14:paraId="35722FB7" w14:textId="77777777" w:rsidTr="006F751E">
        <w:trPr>
          <w:trHeight w:val="45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7833FA1D" w14:textId="6EDD42DF" w:rsidR="00A506A5" w:rsidRPr="00B51153" w:rsidRDefault="006628BB" w:rsidP="006F751E">
            <w:pPr>
              <w:rPr>
                <w:bCs/>
                <w:u w:val="single"/>
              </w:rPr>
            </w:pPr>
            <w:bookmarkStart w:id="3" w:name="_Hlk155887704"/>
            <w:r>
              <w:rPr>
                <w:bCs/>
                <w:u w:val="single"/>
              </w:rPr>
              <w:t>August,</w:t>
            </w:r>
            <w:r w:rsidR="00A506A5" w:rsidRPr="00B51153">
              <w:rPr>
                <w:bCs/>
                <w:u w:val="single"/>
              </w:rPr>
              <w:t xml:space="preserve"> 2024</w:t>
            </w:r>
          </w:p>
          <w:p w14:paraId="7E4FF915" w14:textId="77777777" w:rsidR="006628BB" w:rsidRDefault="00A506A5" w:rsidP="006628BB">
            <w:pPr>
              <w:tabs>
                <w:tab w:val="num" w:pos="720"/>
              </w:tabs>
              <w:rPr>
                <w:bCs/>
              </w:rPr>
            </w:pPr>
            <w:r w:rsidRPr="00B51153">
              <w:rPr>
                <w:bCs/>
              </w:rPr>
              <w:t>RAN4#11</w:t>
            </w:r>
            <w:r w:rsidR="006628BB">
              <w:rPr>
                <w:bCs/>
              </w:rPr>
              <w:t>2</w:t>
            </w:r>
            <w:r w:rsidRPr="00B51153">
              <w:rPr>
                <w:bCs/>
              </w:rPr>
              <w:t xml:space="preserve"> </w:t>
            </w:r>
          </w:p>
          <w:p w14:paraId="56E646ED" w14:textId="27CD3CD6" w:rsidR="00A506A5" w:rsidRDefault="00A506A5" w:rsidP="006628BB">
            <w:pPr>
              <w:tabs>
                <w:tab w:val="num" w:pos="720"/>
              </w:tabs>
              <w:rPr>
                <w:bCs/>
              </w:rPr>
            </w:pPr>
            <w:r w:rsidRPr="00B51153">
              <w:rPr>
                <w:bCs/>
              </w:rPr>
              <w:t>(</w:t>
            </w:r>
            <w:r w:rsidR="006628BB">
              <w:rPr>
                <w:bCs/>
              </w:rPr>
              <w:t xml:space="preserve">Core: 1 + </w:t>
            </w:r>
            <w:r w:rsidRPr="00B51153">
              <w:rPr>
                <w:bCs/>
              </w:rPr>
              <w:t>0.25 TU)</w:t>
            </w:r>
          </w:p>
          <w:p w14:paraId="7D0F13CE" w14:textId="7CE843EE" w:rsidR="006628BB" w:rsidRPr="00B51153" w:rsidRDefault="006628BB" w:rsidP="006628BB">
            <w:pPr>
              <w:tabs>
                <w:tab w:val="num" w:pos="720"/>
              </w:tabs>
              <w:rPr>
                <w:bCs/>
              </w:rPr>
            </w:pPr>
            <w:r>
              <w:rPr>
                <w:bCs/>
              </w:rPr>
              <w:t>(Perf</w:t>
            </w:r>
            <w:r>
              <w:rPr>
                <w:rFonts w:hint="eastAsia"/>
                <w:bCs/>
                <w:lang w:eastAsia="zh-CN"/>
              </w:rPr>
              <w:t>:</w:t>
            </w:r>
            <w:r>
              <w:rPr>
                <w:bCs/>
                <w:lang w:eastAsia="zh-CN"/>
              </w:rPr>
              <w:t xml:space="preserve"> 0.25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0AA0C6F1" w14:textId="78892F61" w:rsidR="00822FCC" w:rsidRPr="00B51153" w:rsidRDefault="00822FCC" w:rsidP="006F751E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High power UE (HPUE) for NTN</w:t>
            </w:r>
            <w:r w:rsidR="00210DB9">
              <w:rPr>
                <w:rFonts w:eastAsiaTheme="minorEastAsia"/>
                <w:b/>
                <w:bCs/>
                <w:lang w:eastAsia="zh-CN"/>
              </w:rPr>
              <w:t xml:space="preserve"> (Core)</w:t>
            </w:r>
            <w:r>
              <w:rPr>
                <w:rFonts w:eastAsiaTheme="minorEastAsia"/>
                <w:b/>
                <w:bCs/>
                <w:lang w:eastAsia="zh-CN"/>
              </w:rPr>
              <w:t>:</w:t>
            </w:r>
          </w:p>
          <w:p w14:paraId="7D25F1AB" w14:textId="7E3B8056" w:rsidR="00A506A5" w:rsidRPr="00B51153" w:rsidRDefault="00A506A5" w:rsidP="00822FCC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  <w:b/>
                <w:bCs/>
              </w:rPr>
            </w:pPr>
            <w:r w:rsidRPr="00B51153">
              <w:rPr>
                <w:rFonts w:eastAsiaTheme="minorEastAsia" w:hint="eastAsia"/>
              </w:rPr>
              <w:t>St</w:t>
            </w:r>
            <w:r w:rsidRPr="00B51153">
              <w:rPr>
                <w:rFonts w:eastAsiaTheme="minorEastAsia"/>
              </w:rPr>
              <w:t xml:space="preserve">art discussion on </w:t>
            </w:r>
            <w:r w:rsidR="00822FCC" w:rsidRPr="00822FCC">
              <w:rPr>
                <w:rFonts w:eastAsiaTheme="minorEastAsia"/>
              </w:rPr>
              <w:t>coexistence analysis based on TR 38.863 for the above example bands and corresponding power classes</w:t>
            </w:r>
          </w:p>
          <w:p w14:paraId="0FB2C95E" w14:textId="555B194F" w:rsidR="007B665D" w:rsidRDefault="007B665D" w:rsidP="00A506A5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bCs/>
              </w:rPr>
            </w:pPr>
            <w:r>
              <w:rPr>
                <w:rFonts w:hint="eastAsia"/>
                <w:bCs/>
              </w:rPr>
              <w:t>D</w:t>
            </w:r>
            <w:r>
              <w:rPr>
                <w:bCs/>
              </w:rPr>
              <w:t>iscuss and identify baseline coexistence scenarios and cases</w:t>
            </w:r>
          </w:p>
          <w:p w14:paraId="33B52502" w14:textId="22E6C0EF" w:rsidR="00A506A5" w:rsidRPr="00B51153" w:rsidRDefault="00822FCC" w:rsidP="00A506A5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Discuss</w:t>
            </w:r>
            <w:r w:rsidR="007B665D">
              <w:rPr>
                <w:bCs/>
              </w:rPr>
              <w:t xml:space="preserve"> and agree on</w:t>
            </w:r>
            <w:r w:rsidR="00530334">
              <w:rPr>
                <w:bCs/>
              </w:rPr>
              <w:t xml:space="preserve"> </w:t>
            </w:r>
            <w:r>
              <w:rPr>
                <w:bCs/>
              </w:rPr>
              <w:t>the</w:t>
            </w:r>
            <w:r w:rsidR="007B665D">
              <w:rPr>
                <w:bCs/>
              </w:rPr>
              <w:t xml:space="preserve"> baseline </w:t>
            </w:r>
            <w:r w:rsidR="00F525E2">
              <w:rPr>
                <w:bCs/>
              </w:rPr>
              <w:t xml:space="preserve">topologies, </w:t>
            </w:r>
            <w:r>
              <w:rPr>
                <w:bCs/>
              </w:rPr>
              <w:t>assumptions</w:t>
            </w:r>
            <w:r w:rsidR="007B665D">
              <w:rPr>
                <w:bCs/>
              </w:rPr>
              <w:t xml:space="preserve"> and methodologies</w:t>
            </w:r>
            <w:r>
              <w:rPr>
                <w:bCs/>
              </w:rPr>
              <w:t xml:space="preserve"> for co-ex studies</w:t>
            </w:r>
          </w:p>
          <w:p w14:paraId="245AB5E9" w14:textId="765FD09D" w:rsidR="00210DB9" w:rsidRPr="00210DB9" w:rsidRDefault="00210DB9" w:rsidP="00210DB9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  <w:b/>
                <w:bCs/>
              </w:rPr>
            </w:pPr>
            <w:r w:rsidRPr="00B51153">
              <w:rPr>
                <w:rFonts w:eastAsiaTheme="minorEastAsia" w:hint="eastAsia"/>
              </w:rPr>
              <w:t>St</w:t>
            </w:r>
            <w:r w:rsidRPr="00B51153">
              <w:rPr>
                <w:rFonts w:eastAsiaTheme="minorEastAsia"/>
              </w:rPr>
              <w:t xml:space="preserve">art discussion on </w:t>
            </w:r>
            <w:r>
              <w:rPr>
                <w:rFonts w:eastAsiaTheme="minorEastAsia"/>
              </w:rPr>
              <w:t>HPUE</w:t>
            </w:r>
            <w:r w:rsidR="00DA3CEC">
              <w:rPr>
                <w:rFonts w:eastAsiaTheme="minorEastAsia"/>
              </w:rPr>
              <w:t xml:space="preserve"> RF requirements</w:t>
            </w:r>
            <w:r>
              <w:rPr>
                <w:rFonts w:eastAsiaTheme="minorEastAsia"/>
              </w:rPr>
              <w:t xml:space="preserve"> for NR-NTN and IoT-NTN in corresponding FR1-NTN and LTE NTN bands for single UL carrier scenario</w:t>
            </w:r>
          </w:p>
          <w:p w14:paraId="0C4024F0" w14:textId="36612489" w:rsidR="00210DB9" w:rsidRPr="00210DB9" w:rsidRDefault="00210DB9" w:rsidP="00210DB9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rFonts w:eastAsiaTheme="minorEastAsia"/>
                <w:bCs/>
              </w:rPr>
            </w:pPr>
            <w:r w:rsidRPr="00210DB9">
              <w:rPr>
                <w:rFonts w:eastAsiaTheme="minorEastAsia" w:hint="eastAsia"/>
                <w:bCs/>
              </w:rPr>
              <w:t>D</w:t>
            </w:r>
            <w:r w:rsidRPr="00210DB9">
              <w:rPr>
                <w:rFonts w:eastAsiaTheme="minorEastAsia"/>
                <w:bCs/>
              </w:rPr>
              <w:t>iscuss RF requirements scope</w:t>
            </w:r>
          </w:p>
          <w:p w14:paraId="39701F5B" w14:textId="77777777" w:rsidR="00822FCC" w:rsidRPr="00822FCC" w:rsidRDefault="00822FCC" w:rsidP="00822FCC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bCs/>
              </w:rPr>
            </w:pPr>
          </w:p>
          <w:p w14:paraId="2F562B5A" w14:textId="2BAD5E9A" w:rsidR="00822FCC" w:rsidRDefault="00822FCC" w:rsidP="00822FCC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Less than 5MHz for NTN:</w:t>
            </w:r>
          </w:p>
          <w:p w14:paraId="75F1A476" w14:textId="77777777" w:rsidR="00474017" w:rsidRPr="00474017" w:rsidRDefault="00474017" w:rsidP="00474017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r w:rsidRPr="00474017">
              <w:rPr>
                <w:rFonts w:eastAsiaTheme="minorEastAsia" w:hint="eastAsia"/>
              </w:rPr>
              <w:lastRenderedPageBreak/>
              <w:t xml:space="preserve">Initial discuss </w:t>
            </w:r>
            <w:r w:rsidRPr="00474017">
              <w:rPr>
                <w:rFonts w:eastAsiaTheme="minorEastAsia"/>
              </w:rPr>
              <w:t>and agree the specification impact on system parameter requirements, UE RF core requirements, SAN RF core requirements and RRM core requirements for less than 5MHz for NTN</w:t>
            </w:r>
            <w:r w:rsidRPr="00474017">
              <w:rPr>
                <w:rFonts w:eastAsiaTheme="minorEastAsia" w:hint="eastAsia"/>
              </w:rPr>
              <w:t>.</w:t>
            </w:r>
          </w:p>
          <w:p w14:paraId="351315E2" w14:textId="77777777" w:rsidR="00210DB9" w:rsidRPr="00474017" w:rsidRDefault="00210DB9" w:rsidP="00822FCC">
            <w:pPr>
              <w:rPr>
                <w:rFonts w:eastAsiaTheme="minorEastAsia"/>
                <w:b/>
                <w:bCs/>
                <w:lang w:eastAsia="zh-CN"/>
              </w:rPr>
            </w:pPr>
          </w:p>
          <w:p w14:paraId="36105583" w14:textId="49C5F02C" w:rsidR="00210DB9" w:rsidRPr="00D9611F" w:rsidRDefault="00210DB9" w:rsidP="00210DB9">
            <w:pPr>
              <w:rPr>
                <w:b/>
              </w:rPr>
            </w:pPr>
            <w:r w:rsidRPr="00D9611F">
              <w:rPr>
                <w:b/>
              </w:rPr>
              <w:t>NTN testing for NGSO</w:t>
            </w:r>
            <w:r>
              <w:rPr>
                <w:b/>
              </w:rPr>
              <w:t xml:space="preserve"> (Perf):</w:t>
            </w:r>
          </w:p>
          <w:p w14:paraId="1B699B90" w14:textId="741BE762" w:rsidR="00210DB9" w:rsidRPr="00B51153" w:rsidRDefault="00210DB9" w:rsidP="001C6284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  <w:b/>
                <w:bCs/>
              </w:rPr>
            </w:pPr>
            <w:r w:rsidRPr="00B51153">
              <w:rPr>
                <w:rFonts w:eastAsiaTheme="minorEastAsia" w:hint="eastAsia"/>
              </w:rPr>
              <w:t>St</w:t>
            </w:r>
            <w:r w:rsidRPr="00B51153">
              <w:rPr>
                <w:rFonts w:eastAsiaTheme="minorEastAsia"/>
              </w:rPr>
              <w:t xml:space="preserve">art discussion on </w:t>
            </w:r>
            <w:r w:rsidR="001C6284" w:rsidRPr="001C6284">
              <w:rPr>
                <w:rFonts w:eastAsiaTheme="minorEastAsia"/>
              </w:rPr>
              <w:t>TE-emulated channel model with varying Doppler and delay shifts for NR-NTN and IoT-NTN in the FR1-NTN bands and the corresponding LTE bands</w:t>
            </w:r>
          </w:p>
          <w:p w14:paraId="0F5EAA68" w14:textId="5D29D897" w:rsidR="00A61F49" w:rsidRPr="004B0C62" w:rsidRDefault="004B0C62" w:rsidP="004B0C62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Start d</w:t>
            </w:r>
            <w:r w:rsidRPr="004B0C62">
              <w:rPr>
                <w:bCs/>
              </w:rPr>
              <w:t>iscuss</w:t>
            </w:r>
            <w:r>
              <w:rPr>
                <w:bCs/>
              </w:rPr>
              <w:t>ing</w:t>
            </w:r>
            <w:r w:rsidRPr="004B0C62">
              <w:rPr>
                <w:bCs/>
              </w:rPr>
              <w:t xml:space="preserve"> the NTN channel models to match the satellite motion trajectory based on the ephemeris for NGSO (Non-Geostationary Orbit) scenarios</w:t>
            </w:r>
          </w:p>
          <w:p w14:paraId="50F0802D" w14:textId="1EBE8E1D" w:rsidR="00A61F49" w:rsidRPr="00A61F49" w:rsidRDefault="00A61F49" w:rsidP="00A61F49">
            <w:pPr>
              <w:pStyle w:val="a6"/>
              <w:widowControl/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firstLine="0"/>
              <w:jc w:val="left"/>
              <w:textAlignment w:val="baseline"/>
              <w:rPr>
                <w:rFonts w:eastAsiaTheme="minorEastAsia"/>
                <w:b/>
                <w:bCs/>
                <w:szCs w:val="20"/>
              </w:rPr>
            </w:pPr>
          </w:p>
        </w:tc>
      </w:tr>
      <w:tr w:rsidR="00A506A5" w:rsidRPr="00B51153" w14:paraId="519DEA91" w14:textId="77777777" w:rsidTr="006F751E">
        <w:trPr>
          <w:trHeight w:val="2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789D527F" w14:textId="02705967" w:rsidR="00A506A5" w:rsidRPr="00B51153" w:rsidRDefault="006628BB" w:rsidP="006F751E">
            <w:pPr>
              <w:rPr>
                <w:bCs/>
                <w:u w:val="single"/>
              </w:rPr>
            </w:pPr>
            <w:r>
              <w:rPr>
                <w:bCs/>
                <w:u w:val="single"/>
              </w:rPr>
              <w:lastRenderedPageBreak/>
              <w:t>October</w:t>
            </w:r>
            <w:r w:rsidR="00A506A5" w:rsidRPr="00B51153">
              <w:rPr>
                <w:bCs/>
                <w:u w:val="single"/>
              </w:rPr>
              <w:t>, 2024</w:t>
            </w:r>
          </w:p>
          <w:p w14:paraId="5B738DAF" w14:textId="77777777" w:rsidR="006628BB" w:rsidRDefault="00A506A5" w:rsidP="006628BB">
            <w:pPr>
              <w:tabs>
                <w:tab w:val="num" w:pos="720"/>
              </w:tabs>
              <w:rPr>
                <w:bCs/>
              </w:rPr>
            </w:pPr>
            <w:r w:rsidRPr="00B51153">
              <w:rPr>
                <w:bCs/>
              </w:rPr>
              <w:t>RAN4#11</w:t>
            </w:r>
            <w:r w:rsidR="006628BB">
              <w:rPr>
                <w:bCs/>
              </w:rPr>
              <w:t>2bis</w:t>
            </w:r>
            <w:r w:rsidRPr="00B51153">
              <w:rPr>
                <w:bCs/>
              </w:rPr>
              <w:t xml:space="preserve"> </w:t>
            </w:r>
          </w:p>
          <w:p w14:paraId="71B1BFA9" w14:textId="77777777" w:rsidR="006628BB" w:rsidRDefault="006628BB" w:rsidP="006628BB">
            <w:pPr>
              <w:tabs>
                <w:tab w:val="num" w:pos="720"/>
              </w:tabs>
              <w:rPr>
                <w:bCs/>
              </w:rPr>
            </w:pPr>
            <w:r w:rsidRPr="00B51153">
              <w:rPr>
                <w:bCs/>
              </w:rPr>
              <w:t>(</w:t>
            </w:r>
            <w:r>
              <w:rPr>
                <w:bCs/>
              </w:rPr>
              <w:t xml:space="preserve">Core: 1 + </w:t>
            </w:r>
            <w:r w:rsidRPr="00B51153">
              <w:rPr>
                <w:bCs/>
              </w:rPr>
              <w:t>0.25 TU)</w:t>
            </w:r>
          </w:p>
          <w:p w14:paraId="4672DC3B" w14:textId="4B12BD6A" w:rsidR="00A506A5" w:rsidRPr="00B51153" w:rsidRDefault="006628BB" w:rsidP="006628BB">
            <w:pPr>
              <w:tabs>
                <w:tab w:val="num" w:pos="720"/>
              </w:tabs>
              <w:rPr>
                <w:bCs/>
              </w:rPr>
            </w:pPr>
            <w:r>
              <w:rPr>
                <w:bCs/>
              </w:rPr>
              <w:t>(Perf</w:t>
            </w:r>
            <w:r>
              <w:rPr>
                <w:rFonts w:hint="eastAsia"/>
                <w:bCs/>
                <w:lang w:eastAsia="zh-CN"/>
              </w:rPr>
              <w:t>:</w:t>
            </w:r>
            <w:r>
              <w:rPr>
                <w:bCs/>
                <w:lang w:eastAsia="zh-CN"/>
              </w:rPr>
              <w:t xml:space="preserve"> 0.25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5334AA4E" w14:textId="77777777" w:rsidR="00A61F49" w:rsidRPr="00B51153" w:rsidRDefault="00A61F49" w:rsidP="00A61F49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High power UE (HPUE) for NTN (Core):</w:t>
            </w:r>
          </w:p>
          <w:p w14:paraId="44F73161" w14:textId="77777777" w:rsidR="00772952" w:rsidRPr="00B51153" w:rsidRDefault="00772952" w:rsidP="00772952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</w:rPr>
              <w:t>Continue</w:t>
            </w:r>
            <w:r w:rsidRPr="00B51153">
              <w:rPr>
                <w:rFonts w:eastAsiaTheme="minorEastAsia"/>
              </w:rPr>
              <w:t xml:space="preserve"> discussion on </w:t>
            </w:r>
            <w:r w:rsidRPr="00822FCC">
              <w:rPr>
                <w:rFonts w:eastAsiaTheme="minorEastAsia"/>
              </w:rPr>
              <w:t>coexistence analysis based on TR 38.863 for the above example bands and corresponding power classes</w:t>
            </w:r>
          </w:p>
          <w:p w14:paraId="5A2E41E9" w14:textId="77777777" w:rsidR="00772952" w:rsidRDefault="00772952" w:rsidP="00772952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bCs/>
              </w:rPr>
            </w:pPr>
            <w:r>
              <w:rPr>
                <w:rFonts w:hint="eastAsia"/>
                <w:bCs/>
              </w:rPr>
              <w:t>S</w:t>
            </w:r>
            <w:r>
              <w:rPr>
                <w:bCs/>
              </w:rPr>
              <w:t>tart collecting co-ex results and observations for the baseline scenarios and assumptions;</w:t>
            </w:r>
          </w:p>
          <w:p w14:paraId="3BA36229" w14:textId="77777777" w:rsidR="00772952" w:rsidRPr="00FF4A85" w:rsidRDefault="00772952" w:rsidP="00772952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Continue discussion on the remaining open assumptions;</w:t>
            </w:r>
          </w:p>
          <w:p w14:paraId="05F9828F" w14:textId="77777777" w:rsidR="00772952" w:rsidRPr="00210DB9" w:rsidRDefault="00772952" w:rsidP="00772952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</w:rPr>
              <w:t>Continue</w:t>
            </w:r>
            <w:r w:rsidRPr="00B51153">
              <w:rPr>
                <w:rFonts w:eastAsiaTheme="minorEastAsia"/>
              </w:rPr>
              <w:t xml:space="preserve"> discussion on </w:t>
            </w:r>
            <w:r>
              <w:rPr>
                <w:rFonts w:eastAsiaTheme="minorEastAsia"/>
              </w:rPr>
              <w:t>HPUE RF requirements for NR-NTN and IoT-NTN in corresponding FR1-NTN and LTE NTN bands for single UL carrier scenario</w:t>
            </w:r>
          </w:p>
          <w:p w14:paraId="6B69D4D8" w14:textId="24DB97BD" w:rsidR="00772952" w:rsidRDefault="00736D3E" w:rsidP="00772952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Start d</w:t>
            </w:r>
            <w:r w:rsidR="00772952">
              <w:rPr>
                <w:rFonts w:eastAsiaTheme="minorEastAsia"/>
                <w:bCs/>
              </w:rPr>
              <w:t xml:space="preserve">iscuss the </w:t>
            </w:r>
            <w:r w:rsidR="002D6751">
              <w:rPr>
                <w:rFonts w:eastAsiaTheme="minorEastAsia"/>
                <w:bCs/>
              </w:rPr>
              <w:t xml:space="preserve">NR-NTN HPUE </w:t>
            </w:r>
            <w:r w:rsidR="00772952">
              <w:rPr>
                <w:rFonts w:eastAsiaTheme="minorEastAsia"/>
                <w:bCs/>
              </w:rPr>
              <w:t xml:space="preserve">RF requirements </w:t>
            </w:r>
            <w:r>
              <w:rPr>
                <w:rFonts w:eastAsiaTheme="minorEastAsia"/>
                <w:bCs/>
              </w:rPr>
              <w:t>with initial co-ex results, if any</w:t>
            </w:r>
            <w:r w:rsidR="00772952">
              <w:rPr>
                <w:rFonts w:eastAsiaTheme="minorEastAsia"/>
                <w:bCs/>
              </w:rPr>
              <w:t>.</w:t>
            </w:r>
          </w:p>
          <w:p w14:paraId="1758FAFD" w14:textId="558B66D4" w:rsidR="002D6751" w:rsidRPr="002D6751" w:rsidRDefault="002D6751" w:rsidP="002D6751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Start discuss the IoT-NTN HPUE RF requirements with initial co-ex results, if any.</w:t>
            </w:r>
          </w:p>
          <w:p w14:paraId="47D90EA0" w14:textId="77777777" w:rsidR="00A61F49" w:rsidRPr="00822FCC" w:rsidRDefault="00A61F49" w:rsidP="00A61F49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bCs/>
              </w:rPr>
            </w:pPr>
          </w:p>
          <w:p w14:paraId="6D12F55A" w14:textId="77777777" w:rsidR="00A61F49" w:rsidRDefault="00A61F49" w:rsidP="00A61F49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Less than 5MHz for NTN:</w:t>
            </w:r>
          </w:p>
          <w:p w14:paraId="74CAABFA" w14:textId="77777777" w:rsidR="00474017" w:rsidRPr="00474017" w:rsidRDefault="00474017" w:rsidP="00474017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r w:rsidRPr="00474017">
              <w:rPr>
                <w:rFonts w:eastAsiaTheme="minorEastAsia"/>
              </w:rPr>
              <w:t>Discuss and potentially agree the necessary changes to RAN4 requirements including system parameters, UE RF</w:t>
            </w:r>
            <w:r w:rsidRPr="00474017">
              <w:rPr>
                <w:rFonts w:eastAsiaTheme="minorEastAsia" w:hint="eastAsia"/>
              </w:rPr>
              <w:t>，</w:t>
            </w:r>
            <w:r w:rsidRPr="00474017">
              <w:rPr>
                <w:rFonts w:eastAsiaTheme="minorEastAsia" w:hint="eastAsia"/>
              </w:rPr>
              <w:t xml:space="preserve"> </w:t>
            </w:r>
            <w:r w:rsidRPr="00474017">
              <w:rPr>
                <w:rFonts w:eastAsiaTheme="minorEastAsia"/>
              </w:rPr>
              <w:t>SAN RF and RRM core requirements for less than 5MHz for NTN.</w:t>
            </w:r>
          </w:p>
          <w:p w14:paraId="1E34932E" w14:textId="77777777" w:rsidR="00474017" w:rsidRPr="00474017" w:rsidRDefault="00474017" w:rsidP="00474017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r w:rsidRPr="00474017">
              <w:rPr>
                <w:rFonts w:eastAsiaTheme="minorEastAsia" w:hint="eastAsia"/>
              </w:rPr>
              <w:t>Figure</w:t>
            </w:r>
            <w:r w:rsidRPr="00474017">
              <w:rPr>
                <w:rFonts w:eastAsiaTheme="minorEastAsia"/>
              </w:rPr>
              <w:t xml:space="preserve"> </w:t>
            </w:r>
            <w:r w:rsidRPr="00474017">
              <w:rPr>
                <w:rFonts w:eastAsiaTheme="minorEastAsia" w:hint="eastAsia"/>
              </w:rPr>
              <w:t>out</w:t>
            </w:r>
            <w:r w:rsidRPr="00474017">
              <w:rPr>
                <w:rFonts w:eastAsiaTheme="minorEastAsia"/>
              </w:rPr>
              <w:t xml:space="preserve"> </w:t>
            </w:r>
            <w:bookmarkStart w:id="4" w:name="OLE_LINK77"/>
            <w:bookmarkStart w:id="5" w:name="OLE_LINK78"/>
            <w:r w:rsidRPr="00474017">
              <w:rPr>
                <w:rFonts w:eastAsiaTheme="minorEastAsia"/>
              </w:rPr>
              <w:t>which NS values need define A-MPR for less than 5MHz for NTN</w:t>
            </w:r>
            <w:bookmarkEnd w:id="4"/>
            <w:bookmarkEnd w:id="5"/>
            <w:r w:rsidRPr="00474017">
              <w:rPr>
                <w:rFonts w:eastAsiaTheme="minorEastAsia"/>
              </w:rPr>
              <w:t>.</w:t>
            </w:r>
          </w:p>
          <w:p w14:paraId="0B5B66C0" w14:textId="77777777" w:rsidR="00A61F49" w:rsidRPr="00474017" w:rsidRDefault="00A61F49" w:rsidP="00A61F49">
            <w:pPr>
              <w:rPr>
                <w:rFonts w:eastAsiaTheme="minorEastAsia"/>
                <w:b/>
                <w:bCs/>
                <w:lang w:eastAsia="zh-CN"/>
              </w:rPr>
            </w:pPr>
          </w:p>
          <w:p w14:paraId="4C817A56" w14:textId="77777777" w:rsidR="00A61F49" w:rsidRPr="00D9611F" w:rsidRDefault="00A61F49" w:rsidP="00A61F49">
            <w:pPr>
              <w:rPr>
                <w:b/>
              </w:rPr>
            </w:pPr>
            <w:r w:rsidRPr="00D9611F">
              <w:rPr>
                <w:b/>
              </w:rPr>
              <w:t>NTN testing for NGSO</w:t>
            </w:r>
            <w:r>
              <w:rPr>
                <w:b/>
              </w:rPr>
              <w:t xml:space="preserve"> (Perf):</w:t>
            </w:r>
          </w:p>
          <w:p w14:paraId="1E3F23FD" w14:textId="68B6E20C" w:rsidR="00A61F49" w:rsidRPr="00B51153" w:rsidRDefault="00FF4A85" w:rsidP="00A61F49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</w:rPr>
              <w:t>Continue</w:t>
            </w:r>
            <w:r w:rsidR="00A61F49" w:rsidRPr="00B51153">
              <w:rPr>
                <w:rFonts w:eastAsiaTheme="minorEastAsia"/>
              </w:rPr>
              <w:t xml:space="preserve"> discussion on </w:t>
            </w:r>
            <w:r w:rsidR="00A61F49" w:rsidRPr="001C6284">
              <w:rPr>
                <w:rFonts w:eastAsiaTheme="minorEastAsia"/>
              </w:rPr>
              <w:t>TE-emulated channel model with varying Doppler and delay shifts for NR-NTN and IoT-NTN in the FR1-NTN bands and the corresponding LTE bands</w:t>
            </w:r>
          </w:p>
          <w:p w14:paraId="171D7A08" w14:textId="746F1174" w:rsidR="00FF4A85" w:rsidRDefault="004B0C62" w:rsidP="00FF4A85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Continue discussing</w:t>
            </w:r>
            <w:r w:rsidR="00FF4A85">
              <w:rPr>
                <w:bCs/>
              </w:rPr>
              <w:t xml:space="preserve"> the NTN channel models to m</w:t>
            </w:r>
            <w:r w:rsidR="00FF4A85" w:rsidRPr="00FF4A85">
              <w:rPr>
                <w:bCs/>
              </w:rPr>
              <w:t>atch the satellite motion trajectory based on the ephemeris for NGSO (Non-Geostationary Orbit) scenarios</w:t>
            </w:r>
          </w:p>
          <w:p w14:paraId="63FD726B" w14:textId="5404F01B" w:rsidR="00480A36" w:rsidRPr="00FF4A85" w:rsidRDefault="00480A36" w:rsidP="00480A36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Inform </w:t>
            </w:r>
            <w:r w:rsidRPr="00480A36">
              <w:rPr>
                <w:bCs/>
              </w:rPr>
              <w:t>RAN5 to assist specifying RF frequency error tests, if needed</w:t>
            </w:r>
            <w:r w:rsidR="00917E11">
              <w:rPr>
                <w:bCs/>
              </w:rPr>
              <w:t>.</w:t>
            </w:r>
          </w:p>
          <w:p w14:paraId="634E65A2" w14:textId="2964AA0F" w:rsidR="00A506A5" w:rsidRPr="00FE6493" w:rsidRDefault="00A506A5" w:rsidP="004B0C62">
            <w:pPr>
              <w:pStyle w:val="a6"/>
              <w:widowControl/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firstLine="0"/>
              <w:jc w:val="left"/>
              <w:textAlignment w:val="baseline"/>
              <w:rPr>
                <w:bCs/>
              </w:rPr>
            </w:pPr>
          </w:p>
        </w:tc>
      </w:tr>
      <w:tr w:rsidR="008D78BB" w:rsidRPr="00B51153" w14:paraId="747E098A" w14:textId="77777777" w:rsidTr="006F751E">
        <w:trPr>
          <w:trHeight w:val="83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3B7FB5EA" w14:textId="77777777" w:rsidR="008D78BB" w:rsidRPr="00B51153" w:rsidRDefault="008D78BB" w:rsidP="008D78BB">
            <w:pPr>
              <w:rPr>
                <w:bCs/>
                <w:u w:val="single"/>
              </w:rPr>
            </w:pPr>
            <w:bookmarkStart w:id="6" w:name="_Hlk155888377"/>
            <w:bookmarkEnd w:id="1"/>
            <w:bookmarkEnd w:id="2"/>
            <w:bookmarkEnd w:id="3"/>
            <w:r w:rsidRPr="00B51153">
              <w:rPr>
                <w:bCs/>
                <w:u w:val="single"/>
              </w:rPr>
              <w:t>November, 2024</w:t>
            </w:r>
          </w:p>
          <w:p w14:paraId="61EED815" w14:textId="77777777" w:rsidR="008D78BB" w:rsidRDefault="008D78BB" w:rsidP="008D78BB">
            <w:pPr>
              <w:tabs>
                <w:tab w:val="num" w:pos="720"/>
              </w:tabs>
              <w:rPr>
                <w:bCs/>
              </w:rPr>
            </w:pPr>
            <w:r w:rsidRPr="00B51153">
              <w:rPr>
                <w:bCs/>
              </w:rPr>
              <w:t xml:space="preserve">RAN4#113 </w:t>
            </w:r>
          </w:p>
          <w:p w14:paraId="62086691" w14:textId="77777777" w:rsidR="008D78BB" w:rsidRDefault="008D78BB" w:rsidP="008D78BB">
            <w:pPr>
              <w:tabs>
                <w:tab w:val="num" w:pos="720"/>
              </w:tabs>
              <w:rPr>
                <w:bCs/>
              </w:rPr>
            </w:pPr>
            <w:r w:rsidRPr="00B51153">
              <w:rPr>
                <w:bCs/>
              </w:rPr>
              <w:t>(</w:t>
            </w:r>
            <w:r>
              <w:rPr>
                <w:bCs/>
              </w:rPr>
              <w:t xml:space="preserve">Core: 1 + </w:t>
            </w:r>
            <w:r w:rsidRPr="00B51153">
              <w:rPr>
                <w:bCs/>
              </w:rPr>
              <w:t>0.25 TU)</w:t>
            </w:r>
          </w:p>
          <w:p w14:paraId="59EE318C" w14:textId="7753AA74" w:rsidR="008D78BB" w:rsidRPr="00B51153" w:rsidRDefault="008D78BB" w:rsidP="008D78BB">
            <w:pPr>
              <w:tabs>
                <w:tab w:val="num" w:pos="720"/>
              </w:tabs>
              <w:rPr>
                <w:bCs/>
              </w:rPr>
            </w:pPr>
            <w:r>
              <w:rPr>
                <w:bCs/>
              </w:rPr>
              <w:t>(Perf</w:t>
            </w:r>
            <w:r>
              <w:rPr>
                <w:rFonts w:hint="eastAsia"/>
                <w:bCs/>
                <w:lang w:eastAsia="zh-CN"/>
              </w:rPr>
              <w:t>:</w:t>
            </w:r>
            <w:r>
              <w:rPr>
                <w:bCs/>
                <w:lang w:eastAsia="zh-CN"/>
              </w:rPr>
              <w:t xml:space="preserve"> 0.25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00B9AB84" w14:textId="77777777" w:rsidR="004B0C62" w:rsidRPr="00B51153" w:rsidRDefault="004B0C62" w:rsidP="004B0C62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High power UE (HPUE) for NTN (Core):</w:t>
            </w:r>
          </w:p>
          <w:p w14:paraId="23106387" w14:textId="77777777" w:rsidR="00772952" w:rsidRPr="00B51153" w:rsidRDefault="00772952" w:rsidP="00772952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</w:rPr>
              <w:t>Continue</w:t>
            </w:r>
            <w:r w:rsidRPr="00B51153">
              <w:rPr>
                <w:rFonts w:eastAsiaTheme="minorEastAsia"/>
              </w:rPr>
              <w:t xml:space="preserve"> discussion on </w:t>
            </w:r>
            <w:r w:rsidRPr="00822FCC">
              <w:rPr>
                <w:rFonts w:eastAsiaTheme="minorEastAsia"/>
              </w:rPr>
              <w:t>coexistence analysis based on TR 38.863 for the above example bands and corresponding power classes</w:t>
            </w:r>
          </w:p>
          <w:p w14:paraId="5ABB6A52" w14:textId="086AA82E" w:rsidR="00772952" w:rsidRDefault="00772952" w:rsidP="00772952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Conclude on coex scenarios and assumptions discussions;</w:t>
            </w:r>
          </w:p>
          <w:p w14:paraId="7EC29C49" w14:textId="4A2F1159" w:rsidR="00480A36" w:rsidRPr="00480A36" w:rsidRDefault="00480A36" w:rsidP="00480A36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Continue collecting co-ex results and observations for all agreed scenarios and assumptions;</w:t>
            </w:r>
          </w:p>
          <w:p w14:paraId="62EAA09B" w14:textId="14ECE40E" w:rsidR="00772952" w:rsidRPr="00FF4A85" w:rsidRDefault="00480A36" w:rsidP="00772952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Start</w:t>
            </w:r>
            <w:r w:rsidR="00772952">
              <w:rPr>
                <w:bCs/>
              </w:rPr>
              <w:t xml:space="preserve"> discussion on co-existence conclusions and suggested RF requirements.</w:t>
            </w:r>
          </w:p>
          <w:p w14:paraId="5E204BD3" w14:textId="77777777" w:rsidR="00772952" w:rsidRPr="00210DB9" w:rsidRDefault="00772952" w:rsidP="00772952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</w:rPr>
              <w:t>Continue</w:t>
            </w:r>
            <w:r w:rsidRPr="00B51153">
              <w:rPr>
                <w:rFonts w:eastAsiaTheme="minorEastAsia"/>
              </w:rPr>
              <w:t xml:space="preserve"> discussion on </w:t>
            </w:r>
            <w:r>
              <w:rPr>
                <w:rFonts w:eastAsiaTheme="minorEastAsia"/>
              </w:rPr>
              <w:t>HPUE RF requirements for NR-NTN and IoT-NTN in corresponding FR1-NTN and LTE NTN bands for single UL carrier scenario</w:t>
            </w:r>
          </w:p>
          <w:p w14:paraId="17674831" w14:textId="0360D694" w:rsidR="00F304BE" w:rsidRDefault="00F304BE" w:rsidP="00F304BE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Continue discussion on the NR-NTN HPUE RF requirements with co-ex results, if any.</w:t>
            </w:r>
          </w:p>
          <w:p w14:paraId="739B1A47" w14:textId="7B1D99A3" w:rsidR="00F304BE" w:rsidRDefault="00F304BE" w:rsidP="00F304BE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Continue discussion on the IoT-NTN HPUE RF requirements with co-ex results, if any.</w:t>
            </w:r>
          </w:p>
          <w:p w14:paraId="1DAB2587" w14:textId="77777777" w:rsidR="00736D3E" w:rsidRPr="00736D3E" w:rsidRDefault="00736D3E" w:rsidP="00736D3E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bCs/>
              </w:rPr>
            </w:pPr>
          </w:p>
          <w:p w14:paraId="49028556" w14:textId="77777777" w:rsidR="004B0C62" w:rsidRDefault="004B0C62" w:rsidP="004B0C62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Less than 5MHz for NTN:</w:t>
            </w:r>
          </w:p>
          <w:p w14:paraId="4CCB8BC7" w14:textId="77777777" w:rsidR="00474017" w:rsidRPr="00474017" w:rsidRDefault="00474017" w:rsidP="00474017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r w:rsidRPr="00474017">
              <w:rPr>
                <w:rFonts w:eastAsiaTheme="minorEastAsia"/>
              </w:rPr>
              <w:t>Discuss and potentially agree the necessary changes to RAN4 requirements including system parameters, UE RF</w:t>
            </w:r>
            <w:r w:rsidRPr="00474017">
              <w:rPr>
                <w:rFonts w:eastAsiaTheme="minorEastAsia" w:hint="eastAsia"/>
              </w:rPr>
              <w:t>，</w:t>
            </w:r>
            <w:r w:rsidRPr="00474017">
              <w:rPr>
                <w:rFonts w:eastAsiaTheme="minorEastAsia" w:hint="eastAsia"/>
              </w:rPr>
              <w:t xml:space="preserve"> </w:t>
            </w:r>
            <w:r w:rsidRPr="00474017">
              <w:rPr>
                <w:rFonts w:eastAsiaTheme="minorEastAsia"/>
              </w:rPr>
              <w:t>SAN RF and RRM core requirements for less than 5MHz for NTN.</w:t>
            </w:r>
          </w:p>
          <w:p w14:paraId="37BE297C" w14:textId="77777777" w:rsidR="00474017" w:rsidRPr="00474017" w:rsidRDefault="00474017" w:rsidP="00474017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r w:rsidRPr="00474017">
              <w:rPr>
                <w:rFonts w:eastAsiaTheme="minorEastAsia" w:hint="eastAsia"/>
              </w:rPr>
              <w:t>Figure</w:t>
            </w:r>
            <w:r w:rsidRPr="00474017">
              <w:rPr>
                <w:rFonts w:eastAsiaTheme="minorEastAsia"/>
              </w:rPr>
              <w:t xml:space="preserve"> </w:t>
            </w:r>
            <w:r w:rsidRPr="00474017">
              <w:rPr>
                <w:rFonts w:eastAsiaTheme="minorEastAsia" w:hint="eastAsia"/>
              </w:rPr>
              <w:t>out</w:t>
            </w:r>
            <w:r w:rsidRPr="00474017">
              <w:rPr>
                <w:rFonts w:eastAsiaTheme="minorEastAsia"/>
              </w:rPr>
              <w:t xml:space="preserve"> which NS values need define A-MPR for less than 5MHz for NTN.</w:t>
            </w:r>
          </w:p>
          <w:p w14:paraId="154A4BDF" w14:textId="77777777" w:rsidR="00474017" w:rsidRPr="00474017" w:rsidRDefault="00474017" w:rsidP="00474017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r w:rsidRPr="00474017">
              <w:rPr>
                <w:rFonts w:eastAsiaTheme="minorEastAsia"/>
              </w:rPr>
              <w:t>Provide necessary simulation / measurements results for defining UE RF requirements such as MPR, A-MPR for less than 5MHz for NTN.</w:t>
            </w:r>
          </w:p>
          <w:p w14:paraId="00C21760" w14:textId="77777777" w:rsidR="004B0C62" w:rsidRPr="00474017" w:rsidRDefault="004B0C62" w:rsidP="004B0C62">
            <w:pPr>
              <w:rPr>
                <w:rFonts w:eastAsiaTheme="minorEastAsia"/>
                <w:b/>
                <w:bCs/>
                <w:lang w:eastAsia="zh-CN"/>
              </w:rPr>
            </w:pPr>
          </w:p>
          <w:p w14:paraId="31077D44" w14:textId="77777777" w:rsidR="004B0C62" w:rsidRPr="00D9611F" w:rsidRDefault="004B0C62" w:rsidP="004B0C62">
            <w:pPr>
              <w:rPr>
                <w:b/>
              </w:rPr>
            </w:pPr>
            <w:r w:rsidRPr="00D9611F">
              <w:rPr>
                <w:b/>
              </w:rPr>
              <w:t>NTN testing for NGSO</w:t>
            </w:r>
            <w:r>
              <w:rPr>
                <w:b/>
              </w:rPr>
              <w:t xml:space="preserve"> (Perf):</w:t>
            </w:r>
          </w:p>
          <w:p w14:paraId="1693854B" w14:textId="77777777" w:rsidR="008D78BB" w:rsidRPr="00AC7B6E" w:rsidRDefault="00AC7B6E" w:rsidP="00CC4F5E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</w:rPr>
              <w:t>Continue</w:t>
            </w:r>
            <w:r w:rsidR="00CC4F5E">
              <w:rPr>
                <w:rFonts w:eastAsiaTheme="minorEastAsia"/>
              </w:rPr>
              <w:t xml:space="preserve"> </w:t>
            </w:r>
            <w:r w:rsidR="004B0C62" w:rsidRPr="00B51153">
              <w:rPr>
                <w:rFonts w:eastAsiaTheme="minorEastAsia"/>
              </w:rPr>
              <w:t xml:space="preserve">discussion on </w:t>
            </w:r>
            <w:r w:rsidR="004B0C62" w:rsidRPr="001C6284">
              <w:rPr>
                <w:rFonts w:eastAsiaTheme="minorEastAsia"/>
              </w:rPr>
              <w:t>TE-emulated channel model with varying Doppler and delay shifts for NR-NTN and IoT-NTN in the FR1-NTN bands and the corresponding LTE bands</w:t>
            </w:r>
          </w:p>
          <w:p w14:paraId="11E4F51F" w14:textId="635C82A4" w:rsidR="00AC7B6E" w:rsidRDefault="00AC7B6E" w:rsidP="00AC7B6E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Continue discussing the NTN channel models to m</w:t>
            </w:r>
            <w:r w:rsidRPr="00FF4A85">
              <w:rPr>
                <w:bCs/>
              </w:rPr>
              <w:t>atch the satellite motion trajectory based on the ephemeris for NGSO (Non-Geostationary Orbit) scenarios</w:t>
            </w:r>
          </w:p>
          <w:p w14:paraId="6F0CC323" w14:textId="32CBDBBC" w:rsidR="00AC7B6E" w:rsidRDefault="00AC7B6E" w:rsidP="00AC7B6E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Start discussing impacts on uplink timing UE RRM performance test for NGSO based on concluded channel models.</w:t>
            </w:r>
          </w:p>
          <w:p w14:paraId="0D50EC18" w14:textId="4451F0E6" w:rsidR="00AC7B6E" w:rsidRPr="00CC4F5E" w:rsidRDefault="00AC7B6E" w:rsidP="00AC7B6E">
            <w:pPr>
              <w:pStyle w:val="a6"/>
              <w:widowControl/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360" w:firstLineChars="0" w:firstLine="0"/>
              <w:jc w:val="left"/>
              <w:textAlignment w:val="baseline"/>
              <w:rPr>
                <w:rFonts w:eastAsiaTheme="minorEastAsia"/>
                <w:b/>
                <w:bCs/>
              </w:rPr>
            </w:pPr>
          </w:p>
        </w:tc>
      </w:tr>
      <w:bookmarkEnd w:id="6"/>
      <w:tr w:rsidR="008D78BB" w:rsidRPr="00B51153" w14:paraId="23685F75" w14:textId="77777777" w:rsidTr="006F751E">
        <w:trPr>
          <w:trHeight w:val="2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17A14457" w14:textId="77777777" w:rsidR="008D78BB" w:rsidRPr="00B51153" w:rsidRDefault="008D78BB" w:rsidP="008D78BB">
            <w:pPr>
              <w:rPr>
                <w:bCs/>
                <w:u w:val="single"/>
              </w:rPr>
            </w:pPr>
            <w:r w:rsidRPr="00B51153">
              <w:rPr>
                <w:bCs/>
                <w:u w:val="single"/>
              </w:rPr>
              <w:lastRenderedPageBreak/>
              <w:t>February, 2025</w:t>
            </w:r>
          </w:p>
          <w:p w14:paraId="5FAB38CE" w14:textId="77777777" w:rsidR="008D78BB" w:rsidRDefault="008D78BB" w:rsidP="008D78BB">
            <w:pPr>
              <w:tabs>
                <w:tab w:val="num" w:pos="720"/>
              </w:tabs>
              <w:rPr>
                <w:bCs/>
              </w:rPr>
            </w:pPr>
            <w:r w:rsidRPr="00B51153">
              <w:rPr>
                <w:bCs/>
              </w:rPr>
              <w:t xml:space="preserve">RAN4#114 </w:t>
            </w:r>
          </w:p>
          <w:p w14:paraId="46EE59B3" w14:textId="77777777" w:rsidR="008D78BB" w:rsidRDefault="008D78BB" w:rsidP="008D78BB">
            <w:pPr>
              <w:tabs>
                <w:tab w:val="num" w:pos="720"/>
              </w:tabs>
              <w:rPr>
                <w:bCs/>
              </w:rPr>
            </w:pPr>
            <w:r w:rsidRPr="00B51153">
              <w:rPr>
                <w:bCs/>
              </w:rPr>
              <w:t>(</w:t>
            </w:r>
            <w:r>
              <w:rPr>
                <w:bCs/>
              </w:rPr>
              <w:t xml:space="preserve">Core: 1 + </w:t>
            </w:r>
            <w:r w:rsidRPr="00B51153">
              <w:rPr>
                <w:bCs/>
              </w:rPr>
              <w:t>0.25 TU)</w:t>
            </w:r>
          </w:p>
          <w:p w14:paraId="3117582A" w14:textId="40F3F61A" w:rsidR="008D78BB" w:rsidRPr="00B51153" w:rsidRDefault="008D78BB" w:rsidP="008D78BB">
            <w:pPr>
              <w:tabs>
                <w:tab w:val="num" w:pos="720"/>
              </w:tabs>
              <w:rPr>
                <w:bCs/>
              </w:rPr>
            </w:pPr>
            <w:r>
              <w:rPr>
                <w:bCs/>
              </w:rPr>
              <w:t>(Perf</w:t>
            </w:r>
            <w:r>
              <w:rPr>
                <w:rFonts w:hint="eastAsia"/>
                <w:bCs/>
                <w:lang w:eastAsia="zh-CN"/>
              </w:rPr>
              <w:t>:</w:t>
            </w:r>
            <w:r>
              <w:rPr>
                <w:bCs/>
                <w:lang w:eastAsia="zh-CN"/>
              </w:rPr>
              <w:t xml:space="preserve"> 0.25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560C5926" w14:textId="77777777" w:rsidR="00D93A84" w:rsidRPr="00B51153" w:rsidRDefault="00D93A84" w:rsidP="00D93A84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High power UE (HPUE) for NTN (Core):</w:t>
            </w:r>
          </w:p>
          <w:p w14:paraId="32C4DAF3" w14:textId="619EE6C5" w:rsidR="00D93A84" w:rsidRPr="00B51153" w:rsidRDefault="00223C68" w:rsidP="00D93A84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</w:rPr>
              <w:t>Concluding</w:t>
            </w:r>
            <w:r w:rsidR="00D93A84" w:rsidRPr="00B51153">
              <w:rPr>
                <w:rFonts w:eastAsiaTheme="minorEastAsia"/>
              </w:rPr>
              <w:t xml:space="preserve"> discussion on </w:t>
            </w:r>
            <w:r w:rsidR="00D93A84" w:rsidRPr="00822FCC">
              <w:rPr>
                <w:rFonts w:eastAsiaTheme="minorEastAsia"/>
              </w:rPr>
              <w:t>coexistence analysis based on TR 38.863 for the above example bands and corresponding power classes</w:t>
            </w:r>
          </w:p>
          <w:p w14:paraId="23764FBC" w14:textId="6B46AB72" w:rsidR="00D93A84" w:rsidRPr="00480A36" w:rsidRDefault="00D93A84" w:rsidP="00D93A84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Finalize collecting co-ex results and observations for all agreed scenarios and assumptions;</w:t>
            </w:r>
          </w:p>
          <w:p w14:paraId="0CDDB76A" w14:textId="55DD7A09" w:rsidR="00D93A84" w:rsidRPr="00FF4A85" w:rsidRDefault="00D93A84" w:rsidP="00D93A84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Concluding on co-existence conclusions and suggested RF requirements.</w:t>
            </w:r>
          </w:p>
          <w:p w14:paraId="30D2285D" w14:textId="77777777" w:rsidR="00D93A84" w:rsidRPr="00210DB9" w:rsidRDefault="00D93A84" w:rsidP="00D93A84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</w:rPr>
              <w:t>Continue</w:t>
            </w:r>
            <w:r w:rsidRPr="00B51153">
              <w:rPr>
                <w:rFonts w:eastAsiaTheme="minorEastAsia"/>
              </w:rPr>
              <w:t xml:space="preserve"> discussion on </w:t>
            </w:r>
            <w:r>
              <w:rPr>
                <w:rFonts w:eastAsiaTheme="minorEastAsia"/>
              </w:rPr>
              <w:t>HPUE RF requirements for NR-NTN and IoT-NTN in corresponding FR1-NTN and LTE NTN bands for single UL carrier scenario</w:t>
            </w:r>
          </w:p>
          <w:p w14:paraId="37B2E90A" w14:textId="31A5DB76" w:rsidR="00F304BE" w:rsidRDefault="00F304BE" w:rsidP="00F304BE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Continue discussion on the NR-NTN HPUE RF requirements with co-ex results and conclusions.</w:t>
            </w:r>
          </w:p>
          <w:p w14:paraId="65A2E37F" w14:textId="7567AA6B" w:rsidR="00F304BE" w:rsidRDefault="00F304BE" w:rsidP="00F304BE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Continue discussion on the IoT-NTN HPUE RF requirements with co-ex results and conclusions.</w:t>
            </w:r>
          </w:p>
          <w:p w14:paraId="2CEF959A" w14:textId="77777777" w:rsidR="00D640CD" w:rsidRDefault="00D640CD" w:rsidP="00D640CD">
            <w:pPr>
              <w:pStyle w:val="a6"/>
              <w:widowControl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bCs/>
              </w:rPr>
            </w:pPr>
            <w:r w:rsidRPr="00D640CD">
              <w:rPr>
                <w:bCs/>
              </w:rPr>
              <w:t xml:space="preserve">Discuss </w:t>
            </w:r>
            <w:r w:rsidRPr="00D640CD">
              <w:rPr>
                <w:rFonts w:eastAsiaTheme="minorEastAsia"/>
              </w:rPr>
              <w:t>and</w:t>
            </w:r>
            <w:r>
              <w:rPr>
                <w:bCs/>
              </w:rPr>
              <w:t>, if necessary, specify</w:t>
            </w:r>
            <w:r w:rsidRPr="00D640CD">
              <w:rPr>
                <w:bCs/>
              </w:rPr>
              <w:t xml:space="preserve"> necessary signalling to support NR-/IoT-NTN HPUE.</w:t>
            </w:r>
          </w:p>
          <w:p w14:paraId="3C422FC9" w14:textId="77777777" w:rsidR="00D93A84" w:rsidRPr="00822FCC" w:rsidRDefault="00D93A84" w:rsidP="00D93A84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bCs/>
              </w:rPr>
            </w:pPr>
          </w:p>
          <w:p w14:paraId="52300B8F" w14:textId="77777777" w:rsidR="00D93A84" w:rsidRDefault="00D93A84" w:rsidP="00D93A84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Less than 5MHz for NTN:</w:t>
            </w:r>
          </w:p>
          <w:p w14:paraId="395DB157" w14:textId="77777777" w:rsidR="00474017" w:rsidRPr="00474017" w:rsidRDefault="00474017" w:rsidP="00474017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bookmarkStart w:id="7" w:name="OLE_LINK60"/>
            <w:r w:rsidRPr="00474017">
              <w:rPr>
                <w:rFonts w:eastAsiaTheme="minorEastAsia"/>
              </w:rPr>
              <w:t>Discuss and potentially agree the necessary changes to RAN4 requirements including system parameters, UE RF</w:t>
            </w:r>
            <w:r w:rsidRPr="00474017">
              <w:rPr>
                <w:rFonts w:eastAsiaTheme="minorEastAsia" w:hint="eastAsia"/>
              </w:rPr>
              <w:t>，</w:t>
            </w:r>
            <w:r w:rsidRPr="00474017">
              <w:rPr>
                <w:rFonts w:eastAsiaTheme="minorEastAsia" w:hint="eastAsia"/>
              </w:rPr>
              <w:t xml:space="preserve"> </w:t>
            </w:r>
            <w:r w:rsidRPr="00474017">
              <w:rPr>
                <w:rFonts w:eastAsiaTheme="minorEastAsia"/>
              </w:rPr>
              <w:t>SAN RF and RRM core requirements for less than 5MHz for NTN.</w:t>
            </w:r>
          </w:p>
          <w:p w14:paraId="5A691B8A" w14:textId="77777777" w:rsidR="00474017" w:rsidRPr="00474017" w:rsidRDefault="00474017" w:rsidP="00474017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r w:rsidRPr="00474017">
              <w:rPr>
                <w:rFonts w:eastAsiaTheme="minorEastAsia"/>
              </w:rPr>
              <w:t>Provide necessary simulation / measurements results for defining UE RF requirements such as MPR, A-MPR for less than 5MHz for NTN.</w:t>
            </w:r>
          </w:p>
          <w:bookmarkEnd w:id="7"/>
          <w:p w14:paraId="1838491D" w14:textId="77777777" w:rsidR="00D93A84" w:rsidRPr="00474017" w:rsidRDefault="00D93A84" w:rsidP="00D93A84">
            <w:pPr>
              <w:rPr>
                <w:rFonts w:eastAsiaTheme="minorEastAsia"/>
                <w:b/>
                <w:bCs/>
                <w:lang w:eastAsia="zh-CN"/>
              </w:rPr>
            </w:pPr>
          </w:p>
          <w:p w14:paraId="4259A10C" w14:textId="77777777" w:rsidR="00D93A84" w:rsidRPr="00D9611F" w:rsidRDefault="00D93A84" w:rsidP="00D93A84">
            <w:pPr>
              <w:rPr>
                <w:b/>
              </w:rPr>
            </w:pPr>
            <w:r w:rsidRPr="00D9611F">
              <w:rPr>
                <w:b/>
              </w:rPr>
              <w:t>NTN testing for NGSO</w:t>
            </w:r>
            <w:r>
              <w:rPr>
                <w:b/>
              </w:rPr>
              <w:t xml:space="preserve"> (Perf):</w:t>
            </w:r>
          </w:p>
          <w:p w14:paraId="03841617" w14:textId="2D840C8E" w:rsidR="00D93A84" w:rsidRPr="0041366D" w:rsidRDefault="00EE6465" w:rsidP="00D93A84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</w:rPr>
              <w:t>C</w:t>
            </w:r>
            <w:r w:rsidR="00CC4F5E">
              <w:rPr>
                <w:rFonts w:eastAsiaTheme="minorEastAsia"/>
              </w:rPr>
              <w:t>oncluding</w:t>
            </w:r>
            <w:r w:rsidR="00D93A84" w:rsidRPr="00B51153">
              <w:rPr>
                <w:rFonts w:eastAsiaTheme="minorEastAsia"/>
              </w:rPr>
              <w:t xml:space="preserve"> on </w:t>
            </w:r>
            <w:r w:rsidR="00D93A84" w:rsidRPr="001C6284">
              <w:rPr>
                <w:rFonts w:eastAsiaTheme="minorEastAsia"/>
              </w:rPr>
              <w:t>TE-emulated channel model with varying Doppler and delay shifts for NR-NTN and IoT-NTN in the FR1-NTN bands and the corresponding LTE bands</w:t>
            </w:r>
            <w:r w:rsidR="00CC4F5E">
              <w:rPr>
                <w:rFonts w:eastAsiaTheme="minorEastAsia"/>
              </w:rPr>
              <w:t>, if required.</w:t>
            </w:r>
          </w:p>
          <w:p w14:paraId="3083235B" w14:textId="79B8001E" w:rsidR="0041366D" w:rsidRDefault="00673EFC" w:rsidP="0041366D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Concluding</w:t>
            </w:r>
            <w:r w:rsidR="0041366D">
              <w:rPr>
                <w:bCs/>
              </w:rPr>
              <w:t xml:space="preserve"> discussing the NTN channel models to m</w:t>
            </w:r>
            <w:r w:rsidR="0041366D" w:rsidRPr="00FF4A85">
              <w:rPr>
                <w:bCs/>
              </w:rPr>
              <w:t>atch the satellite motion trajectory based on the ephemeris for NGSO (Non-Geostationary Orbit) scenarios</w:t>
            </w:r>
          </w:p>
          <w:p w14:paraId="3DE25FD4" w14:textId="524E5F03" w:rsidR="0041366D" w:rsidRPr="00CC4F5E" w:rsidRDefault="00673EFC" w:rsidP="00673EFC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rFonts w:eastAsiaTheme="minorEastAsia"/>
                <w:b/>
                <w:bCs/>
              </w:rPr>
            </w:pPr>
            <w:r>
              <w:rPr>
                <w:bCs/>
              </w:rPr>
              <w:t>Continue</w:t>
            </w:r>
            <w:r w:rsidR="0041366D">
              <w:rPr>
                <w:bCs/>
              </w:rPr>
              <w:t xml:space="preserve"> discussing impacts on uplink timing UE RRM performance test for NGSO based on concluded channel models.</w:t>
            </w:r>
          </w:p>
          <w:p w14:paraId="0BA065A7" w14:textId="1143186A" w:rsidR="008D78BB" w:rsidRPr="00142693" w:rsidRDefault="008D78BB" w:rsidP="00673EFC">
            <w:pPr>
              <w:pStyle w:val="a6"/>
              <w:widowControl/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firstLine="0"/>
              <w:jc w:val="left"/>
              <w:textAlignment w:val="baseline"/>
              <w:rPr>
                <w:rFonts w:eastAsiaTheme="minorEastAsia"/>
                <w:bCs/>
              </w:rPr>
            </w:pPr>
          </w:p>
        </w:tc>
      </w:tr>
      <w:tr w:rsidR="008D78BB" w:rsidRPr="00B51153" w14:paraId="7F89A358" w14:textId="77777777" w:rsidTr="006F751E">
        <w:trPr>
          <w:trHeight w:val="107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6CCDAF37" w14:textId="77777777" w:rsidR="008D78BB" w:rsidRPr="00B51153" w:rsidRDefault="008D78BB" w:rsidP="008D78BB">
            <w:pPr>
              <w:rPr>
                <w:bCs/>
                <w:u w:val="single"/>
              </w:rPr>
            </w:pPr>
            <w:r w:rsidRPr="00B51153">
              <w:rPr>
                <w:bCs/>
                <w:u w:val="single"/>
              </w:rPr>
              <w:lastRenderedPageBreak/>
              <w:t>April, 2025</w:t>
            </w:r>
          </w:p>
          <w:p w14:paraId="404852C8" w14:textId="77777777" w:rsidR="008D78BB" w:rsidRDefault="008D78BB" w:rsidP="008D78BB">
            <w:pPr>
              <w:tabs>
                <w:tab w:val="num" w:pos="720"/>
              </w:tabs>
              <w:rPr>
                <w:bCs/>
              </w:rPr>
            </w:pPr>
            <w:r w:rsidRPr="00B51153">
              <w:rPr>
                <w:bCs/>
              </w:rPr>
              <w:t xml:space="preserve">RAN4#114bis </w:t>
            </w:r>
          </w:p>
          <w:p w14:paraId="371CFE4A" w14:textId="77777777" w:rsidR="008D78BB" w:rsidRDefault="008D78BB" w:rsidP="008D78BB">
            <w:pPr>
              <w:tabs>
                <w:tab w:val="num" w:pos="720"/>
              </w:tabs>
              <w:rPr>
                <w:bCs/>
              </w:rPr>
            </w:pPr>
            <w:r w:rsidRPr="00B51153">
              <w:rPr>
                <w:bCs/>
              </w:rPr>
              <w:t>(</w:t>
            </w:r>
            <w:r>
              <w:rPr>
                <w:bCs/>
              </w:rPr>
              <w:t>Core: 0.75 + 0.25</w:t>
            </w:r>
            <w:r w:rsidRPr="00B51153">
              <w:rPr>
                <w:bCs/>
              </w:rPr>
              <w:t xml:space="preserve"> TU)</w:t>
            </w:r>
          </w:p>
          <w:p w14:paraId="309D76FC" w14:textId="0F6EFDA8" w:rsidR="008D78BB" w:rsidRPr="00B51153" w:rsidRDefault="008D78BB" w:rsidP="008D78BB">
            <w:pPr>
              <w:tabs>
                <w:tab w:val="num" w:pos="720"/>
              </w:tabs>
              <w:rPr>
                <w:bCs/>
              </w:rPr>
            </w:pPr>
            <w:r>
              <w:rPr>
                <w:bCs/>
              </w:rPr>
              <w:t>(Perf: 0.75 + 0.25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1215977D" w14:textId="77777777" w:rsidR="00326066" w:rsidRPr="00B51153" w:rsidRDefault="00326066" w:rsidP="00326066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High power UE (HPUE) for NTN (Core):</w:t>
            </w:r>
          </w:p>
          <w:p w14:paraId="616149BC" w14:textId="233C1EED" w:rsidR="00326066" w:rsidRPr="006020A8" w:rsidRDefault="00211A95" w:rsidP="00673EFC">
            <w:pPr>
              <w:pStyle w:val="a6"/>
              <w:widowControl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</w:rPr>
              <w:t>Continue discussion on co-ex aspects.</w:t>
            </w:r>
          </w:p>
          <w:p w14:paraId="45D7C237" w14:textId="1BA7175B" w:rsidR="006020A8" w:rsidRDefault="006020A8" w:rsidP="006020A8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rFonts w:eastAsiaTheme="minorEastAsia"/>
                <w:bCs/>
              </w:rPr>
            </w:pPr>
            <w:r w:rsidRPr="006020A8">
              <w:rPr>
                <w:rFonts w:eastAsiaTheme="minorEastAsia"/>
                <w:bCs/>
              </w:rPr>
              <w:t xml:space="preserve">Discuss the </w:t>
            </w:r>
            <w:r w:rsidR="00856B10">
              <w:rPr>
                <w:rFonts w:eastAsiaTheme="minorEastAsia"/>
                <w:bCs/>
              </w:rPr>
              <w:t>CR</w:t>
            </w:r>
            <w:r w:rsidRPr="006020A8">
              <w:rPr>
                <w:rFonts w:eastAsiaTheme="minorEastAsia"/>
                <w:bCs/>
              </w:rPr>
              <w:t xml:space="preserve"> skeleton and </w:t>
            </w:r>
            <w:r w:rsidRPr="006020A8">
              <w:rPr>
                <w:rFonts w:eastAsiaTheme="minorEastAsia"/>
              </w:rPr>
              <w:t>work</w:t>
            </w:r>
            <w:r w:rsidRPr="006020A8">
              <w:rPr>
                <w:rFonts w:eastAsiaTheme="minorEastAsia"/>
                <w:bCs/>
              </w:rPr>
              <w:t xml:space="preserve"> </w:t>
            </w:r>
            <w:r w:rsidRPr="006020A8">
              <w:rPr>
                <w:bCs/>
              </w:rPr>
              <w:t>split</w:t>
            </w:r>
            <w:r w:rsidR="00856B10">
              <w:rPr>
                <w:bCs/>
              </w:rPr>
              <w:t xml:space="preserve"> for NR-NTN coex study to TR</w:t>
            </w:r>
            <w:r w:rsidR="00856B10">
              <w:rPr>
                <w:rFonts w:eastAsiaTheme="minorEastAsia"/>
                <w:bCs/>
              </w:rPr>
              <w:t>, if required.</w:t>
            </w:r>
          </w:p>
          <w:p w14:paraId="0C024D39" w14:textId="5DD0FE17" w:rsidR="00856B10" w:rsidRPr="00856B10" w:rsidRDefault="00856B10" w:rsidP="00856B10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rFonts w:eastAsiaTheme="minorEastAsia"/>
                <w:bCs/>
              </w:rPr>
            </w:pPr>
            <w:r w:rsidRPr="006020A8">
              <w:rPr>
                <w:rFonts w:eastAsiaTheme="minorEastAsia"/>
                <w:bCs/>
              </w:rPr>
              <w:t xml:space="preserve">Discuss the </w:t>
            </w:r>
            <w:r>
              <w:rPr>
                <w:rFonts w:eastAsiaTheme="minorEastAsia"/>
                <w:bCs/>
              </w:rPr>
              <w:t>CR</w:t>
            </w:r>
            <w:r w:rsidRPr="006020A8">
              <w:rPr>
                <w:rFonts w:eastAsiaTheme="minorEastAsia"/>
                <w:bCs/>
              </w:rPr>
              <w:t xml:space="preserve"> skeleton and </w:t>
            </w:r>
            <w:r w:rsidRPr="006020A8">
              <w:rPr>
                <w:rFonts w:eastAsiaTheme="minorEastAsia"/>
              </w:rPr>
              <w:t>work</w:t>
            </w:r>
            <w:r w:rsidRPr="006020A8">
              <w:rPr>
                <w:rFonts w:eastAsiaTheme="minorEastAsia"/>
                <w:bCs/>
              </w:rPr>
              <w:t xml:space="preserve"> </w:t>
            </w:r>
            <w:r w:rsidRPr="006020A8">
              <w:rPr>
                <w:bCs/>
              </w:rPr>
              <w:t>split</w:t>
            </w:r>
            <w:r>
              <w:rPr>
                <w:bCs/>
              </w:rPr>
              <w:t xml:space="preserve"> for IoT-NTN coex study to TR</w:t>
            </w:r>
            <w:r>
              <w:rPr>
                <w:rFonts w:eastAsiaTheme="minorEastAsia"/>
                <w:bCs/>
              </w:rPr>
              <w:t>, if required.</w:t>
            </w:r>
          </w:p>
          <w:p w14:paraId="424D64B4" w14:textId="77777777" w:rsidR="00326066" w:rsidRPr="00210DB9" w:rsidRDefault="00326066" w:rsidP="00673EFC">
            <w:pPr>
              <w:pStyle w:val="a6"/>
              <w:widowControl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</w:rPr>
              <w:t>Continue</w:t>
            </w:r>
            <w:r w:rsidRPr="00B51153">
              <w:rPr>
                <w:rFonts w:eastAsiaTheme="minorEastAsia"/>
              </w:rPr>
              <w:t xml:space="preserve"> discussion on </w:t>
            </w:r>
            <w:r>
              <w:rPr>
                <w:rFonts w:eastAsiaTheme="minorEastAsia"/>
              </w:rPr>
              <w:t>HPUE RF requirements for NR-NTN and IoT-NTN in corresponding FR1-NTN and LTE NTN bands for single UL carrier scenario</w:t>
            </w:r>
          </w:p>
          <w:p w14:paraId="278FD390" w14:textId="737CBC41" w:rsidR="00AF7862" w:rsidRDefault="00AF7862" w:rsidP="00AF7862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Concluding on the NR-NTN HPUE RF requirements.</w:t>
            </w:r>
          </w:p>
          <w:p w14:paraId="09C3CAB8" w14:textId="269F749B" w:rsidR="0063215E" w:rsidRPr="00360998" w:rsidRDefault="0063215E" w:rsidP="006020A8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</w:rPr>
              <w:t xml:space="preserve">Discuss the CR </w:t>
            </w:r>
            <w:r w:rsidR="00223C68">
              <w:rPr>
                <w:rFonts w:eastAsiaTheme="minorEastAsia"/>
              </w:rPr>
              <w:t xml:space="preserve">drafting scope and </w:t>
            </w:r>
            <w:r w:rsidR="00223C68" w:rsidRPr="006020A8">
              <w:rPr>
                <w:bCs/>
              </w:rPr>
              <w:t>work</w:t>
            </w:r>
            <w:r w:rsidR="00223C68">
              <w:rPr>
                <w:rFonts w:eastAsiaTheme="minorEastAsia"/>
              </w:rPr>
              <w:t xml:space="preserve"> split</w:t>
            </w:r>
            <w:r w:rsidR="00360998">
              <w:rPr>
                <w:rFonts w:eastAsiaTheme="minorEastAsia"/>
              </w:rPr>
              <w:t xml:space="preserve"> for NR-NTN HPUE</w:t>
            </w:r>
            <w:r w:rsidR="00223C68">
              <w:rPr>
                <w:rFonts w:eastAsiaTheme="minorEastAsia"/>
              </w:rPr>
              <w:t>.</w:t>
            </w:r>
          </w:p>
          <w:p w14:paraId="6EE89032" w14:textId="77777777" w:rsidR="00360998" w:rsidRPr="00736D3E" w:rsidRDefault="00360998" w:rsidP="00360998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bCs/>
              </w:rPr>
            </w:pPr>
            <w:r>
              <w:rPr>
                <w:rFonts w:eastAsiaTheme="minorEastAsia"/>
                <w:bCs/>
              </w:rPr>
              <w:t>Concluding on the IoT-NTN HPUE RF requirements.</w:t>
            </w:r>
          </w:p>
          <w:p w14:paraId="4E492291" w14:textId="45D77368" w:rsidR="00360998" w:rsidRPr="00360998" w:rsidRDefault="00360998" w:rsidP="00360998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</w:rPr>
              <w:t xml:space="preserve">Discuss the CR drafting scope and </w:t>
            </w:r>
            <w:r w:rsidRPr="006020A8">
              <w:rPr>
                <w:bCs/>
              </w:rPr>
              <w:t>work</w:t>
            </w:r>
            <w:r>
              <w:rPr>
                <w:rFonts w:eastAsiaTheme="minorEastAsia"/>
              </w:rPr>
              <w:t xml:space="preserve"> split for IoT-NTN HPUE.</w:t>
            </w:r>
          </w:p>
          <w:p w14:paraId="22CA98C6" w14:textId="77777777" w:rsidR="00D640CD" w:rsidRDefault="00D640CD" w:rsidP="00D640CD">
            <w:pPr>
              <w:pStyle w:val="a6"/>
              <w:widowControl/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360" w:firstLineChars="0" w:firstLine="0"/>
              <w:jc w:val="left"/>
              <w:textAlignment w:val="baseline"/>
              <w:rPr>
                <w:bCs/>
              </w:rPr>
            </w:pPr>
          </w:p>
          <w:p w14:paraId="19B9C78D" w14:textId="3A4F2B48" w:rsidR="00326066" w:rsidRDefault="00326066" w:rsidP="00326066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Less than 5MHz for NTN</w:t>
            </w:r>
            <w:r w:rsidR="002043C2">
              <w:rPr>
                <w:rFonts w:eastAsiaTheme="minorEastAsia"/>
                <w:b/>
                <w:bCs/>
                <w:lang w:eastAsia="zh-CN"/>
              </w:rPr>
              <w:t>(Core)</w:t>
            </w:r>
            <w:r>
              <w:rPr>
                <w:rFonts w:eastAsiaTheme="minorEastAsia"/>
                <w:b/>
                <w:bCs/>
                <w:lang w:eastAsia="zh-CN"/>
              </w:rPr>
              <w:t>:</w:t>
            </w:r>
          </w:p>
          <w:p w14:paraId="5711F849" w14:textId="77777777" w:rsidR="00474017" w:rsidRPr="00474017" w:rsidRDefault="00474017" w:rsidP="00474017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r w:rsidRPr="00474017">
              <w:rPr>
                <w:rFonts w:eastAsiaTheme="minorEastAsia"/>
              </w:rPr>
              <w:t>Discuss and potentially agree the necessary changes to RAN4 requirements including system parameters, UE RF</w:t>
            </w:r>
            <w:r w:rsidRPr="00474017">
              <w:rPr>
                <w:rFonts w:eastAsiaTheme="minorEastAsia" w:hint="eastAsia"/>
              </w:rPr>
              <w:t>，</w:t>
            </w:r>
            <w:r w:rsidRPr="00474017">
              <w:rPr>
                <w:rFonts w:eastAsiaTheme="minorEastAsia" w:hint="eastAsia"/>
              </w:rPr>
              <w:t xml:space="preserve"> </w:t>
            </w:r>
            <w:r w:rsidRPr="00474017">
              <w:rPr>
                <w:rFonts w:eastAsiaTheme="minorEastAsia"/>
              </w:rPr>
              <w:t>SAN RF and RRM core requirements for less than 5MHz for NTN.</w:t>
            </w:r>
          </w:p>
          <w:p w14:paraId="676EEAAC" w14:textId="77777777" w:rsidR="00474017" w:rsidRPr="00474017" w:rsidRDefault="00474017" w:rsidP="00474017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r w:rsidRPr="00474017">
              <w:rPr>
                <w:rFonts w:eastAsiaTheme="minorEastAsia"/>
              </w:rPr>
              <w:t>Provide necessary simulation / measurements results for defining UE RF requirements such as MPR, A-MPR for less than 5MHz for NTN.</w:t>
            </w:r>
          </w:p>
          <w:p w14:paraId="252DC6BE" w14:textId="77777777" w:rsidR="00474017" w:rsidRPr="00474017" w:rsidRDefault="00474017" w:rsidP="00474017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r w:rsidRPr="00474017">
              <w:rPr>
                <w:rFonts w:eastAsiaTheme="minorEastAsia"/>
              </w:rPr>
              <w:t>Discuss and a</w:t>
            </w:r>
            <w:r w:rsidRPr="00474017">
              <w:rPr>
                <w:rFonts w:eastAsiaTheme="minorEastAsia" w:hint="eastAsia"/>
              </w:rPr>
              <w:t>gree on the CR for</w:t>
            </w:r>
            <w:r w:rsidRPr="00474017">
              <w:rPr>
                <w:rFonts w:eastAsiaTheme="minorEastAsia"/>
              </w:rPr>
              <w:t xml:space="preserve"> system parameters,</w:t>
            </w:r>
            <w:r w:rsidRPr="00474017">
              <w:rPr>
                <w:rFonts w:eastAsiaTheme="minorEastAsia" w:hint="eastAsia"/>
              </w:rPr>
              <w:t xml:space="preserve"> UE</w:t>
            </w:r>
            <w:r w:rsidRPr="00474017">
              <w:rPr>
                <w:rFonts w:eastAsiaTheme="minorEastAsia"/>
              </w:rPr>
              <w:t xml:space="preserve"> RF,</w:t>
            </w:r>
            <w:r w:rsidRPr="00474017">
              <w:rPr>
                <w:rFonts w:eastAsiaTheme="minorEastAsia" w:hint="eastAsia"/>
              </w:rPr>
              <w:t xml:space="preserve"> </w:t>
            </w:r>
            <w:r w:rsidRPr="00474017">
              <w:rPr>
                <w:rFonts w:eastAsiaTheme="minorEastAsia"/>
              </w:rPr>
              <w:t xml:space="preserve">SAN </w:t>
            </w:r>
            <w:r w:rsidRPr="00474017">
              <w:rPr>
                <w:rFonts w:eastAsiaTheme="minorEastAsia" w:hint="eastAsia"/>
              </w:rPr>
              <w:t xml:space="preserve">RF </w:t>
            </w:r>
            <w:r w:rsidRPr="00474017">
              <w:rPr>
                <w:rFonts w:eastAsiaTheme="minorEastAsia"/>
              </w:rPr>
              <w:t xml:space="preserve">and RRM </w:t>
            </w:r>
            <w:r w:rsidRPr="00474017">
              <w:rPr>
                <w:rFonts w:eastAsiaTheme="minorEastAsia" w:hint="eastAsia"/>
              </w:rPr>
              <w:t>core requirements</w:t>
            </w:r>
            <w:r w:rsidRPr="00474017">
              <w:rPr>
                <w:rFonts w:eastAsiaTheme="minorEastAsia"/>
              </w:rPr>
              <w:t xml:space="preserve"> for less than 5MHz for NTN.</w:t>
            </w:r>
          </w:p>
          <w:p w14:paraId="0A3C31FD" w14:textId="42567FAA" w:rsidR="002043C2" w:rsidRPr="00474017" w:rsidRDefault="002043C2" w:rsidP="00326066">
            <w:pPr>
              <w:rPr>
                <w:rFonts w:eastAsiaTheme="minorEastAsia"/>
                <w:b/>
                <w:bCs/>
                <w:lang w:eastAsia="zh-CN"/>
              </w:rPr>
            </w:pPr>
          </w:p>
          <w:p w14:paraId="0B6C84E9" w14:textId="128C2239" w:rsidR="002043C2" w:rsidRPr="002043C2" w:rsidRDefault="002043C2" w:rsidP="00326066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Less than 5MHz for NTN(Perf):</w:t>
            </w:r>
          </w:p>
          <w:p w14:paraId="07293B80" w14:textId="52CD020B" w:rsidR="00326066" w:rsidRDefault="00474017" w:rsidP="00474017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r w:rsidRPr="00474017">
              <w:rPr>
                <w:rFonts w:eastAsiaTheme="minorEastAsia"/>
              </w:rPr>
              <w:t xml:space="preserve">Initial discuss </w:t>
            </w:r>
            <w:r>
              <w:rPr>
                <w:rFonts w:eastAsiaTheme="minorEastAsia"/>
              </w:rPr>
              <w:t xml:space="preserve">and specify the specification impact on </w:t>
            </w:r>
            <w:r w:rsidRPr="00474017">
              <w:rPr>
                <w:rFonts w:eastAsiaTheme="minorEastAsia"/>
              </w:rPr>
              <w:t>UE and SAN performance requirements</w:t>
            </w:r>
            <w:r>
              <w:rPr>
                <w:rFonts w:eastAsiaTheme="minorEastAsia"/>
              </w:rPr>
              <w:t>.</w:t>
            </w:r>
          </w:p>
          <w:p w14:paraId="17575FA6" w14:textId="1DD45244" w:rsidR="00474017" w:rsidRDefault="00A46FC1" w:rsidP="00474017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r>
              <w:t>Initial d</w:t>
            </w:r>
            <w:r w:rsidR="00474017">
              <w:t xml:space="preserve">iscuss and agree </w:t>
            </w:r>
            <w:r w:rsidR="00474017" w:rsidRPr="006F3438">
              <w:t>on simulation assumptions</w:t>
            </w:r>
            <w:r w:rsidR="00474017">
              <w:t xml:space="preserve"> for </w:t>
            </w:r>
            <w:r w:rsidR="00474017" w:rsidRPr="00474017">
              <w:rPr>
                <w:rFonts w:eastAsiaTheme="minorEastAsia"/>
              </w:rPr>
              <w:t>UE and SAN performance requirements</w:t>
            </w:r>
            <w:r w:rsidR="00474017">
              <w:rPr>
                <w:rFonts w:eastAsiaTheme="minorEastAsia"/>
              </w:rPr>
              <w:t>.</w:t>
            </w:r>
          </w:p>
          <w:p w14:paraId="16A2A0DD" w14:textId="77777777" w:rsidR="00474017" w:rsidRPr="00474017" w:rsidRDefault="00474017" w:rsidP="00474017">
            <w:pPr>
              <w:pStyle w:val="a6"/>
              <w:widowControl/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360" w:firstLineChars="0" w:firstLine="0"/>
              <w:jc w:val="left"/>
              <w:textAlignment w:val="baseline"/>
              <w:rPr>
                <w:rFonts w:eastAsiaTheme="minorEastAsia"/>
              </w:rPr>
            </w:pPr>
          </w:p>
          <w:p w14:paraId="326FB816" w14:textId="77777777" w:rsidR="00673EFC" w:rsidRPr="00D9611F" w:rsidRDefault="00673EFC" w:rsidP="00673EFC">
            <w:pPr>
              <w:rPr>
                <w:b/>
              </w:rPr>
            </w:pPr>
            <w:r w:rsidRPr="00D9611F">
              <w:rPr>
                <w:b/>
              </w:rPr>
              <w:t>NTN testing for NGSO</w:t>
            </w:r>
            <w:r>
              <w:rPr>
                <w:b/>
              </w:rPr>
              <w:t xml:space="preserve"> (Perf):</w:t>
            </w:r>
          </w:p>
          <w:p w14:paraId="1BB8E953" w14:textId="13E26695" w:rsidR="00673EFC" w:rsidRPr="00673EFC" w:rsidRDefault="00673EFC" w:rsidP="00673EFC">
            <w:pPr>
              <w:pStyle w:val="a6"/>
              <w:widowControl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</w:rPr>
              <w:t>Continue concluding</w:t>
            </w:r>
            <w:r w:rsidRPr="00B51153">
              <w:rPr>
                <w:rFonts w:eastAsiaTheme="minorEastAsia"/>
              </w:rPr>
              <w:t xml:space="preserve"> on </w:t>
            </w:r>
            <w:r w:rsidRPr="001C6284">
              <w:rPr>
                <w:rFonts w:eastAsiaTheme="minorEastAsia"/>
              </w:rPr>
              <w:t>TE-emulated channel model with varying Doppler and delay shifts for NR-NTN and IoT-NTN in the FR1-NTN bands and the corresponding LTE bands</w:t>
            </w:r>
            <w:r>
              <w:rPr>
                <w:rFonts w:eastAsiaTheme="minorEastAsia"/>
              </w:rPr>
              <w:t>, if required.</w:t>
            </w:r>
          </w:p>
          <w:p w14:paraId="6D99CDE0" w14:textId="4A76EC6B" w:rsidR="008D78BB" w:rsidRPr="00673EFC" w:rsidRDefault="00845B2F" w:rsidP="00673EFC">
            <w:pPr>
              <w:pStyle w:val="a6"/>
              <w:widowControl/>
              <w:numPr>
                <w:ilvl w:val="0"/>
                <w:numId w:val="37"/>
              </w:numPr>
              <w:overflowPunct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kern w:val="24"/>
              </w:rPr>
            </w:pPr>
            <w:r>
              <w:rPr>
                <w:rFonts w:hint="eastAsia"/>
                <w:bCs/>
              </w:rPr>
              <w:t>D</w:t>
            </w:r>
            <w:r>
              <w:rPr>
                <w:bCs/>
              </w:rPr>
              <w:t xml:space="preserve">iscuss </w:t>
            </w:r>
            <w:r w:rsidR="00673EFC">
              <w:rPr>
                <w:bCs/>
              </w:rPr>
              <w:t>to specify</w:t>
            </w:r>
            <w:r w:rsidR="00673EFC">
              <w:t xml:space="preserve"> </w:t>
            </w:r>
            <w:r w:rsidR="00673EFC" w:rsidRPr="00673EFC">
              <w:rPr>
                <w:bCs/>
              </w:rPr>
              <w:t xml:space="preserve">UE RRM performance test of uplink timing for NGSO for NR-NTN and IoT-NTN in the FR1-NTN bands and the corresponding LTE bands based on the </w:t>
            </w:r>
            <w:r w:rsidR="00673EFC">
              <w:rPr>
                <w:bCs/>
              </w:rPr>
              <w:t>concluded</w:t>
            </w:r>
            <w:r w:rsidR="00673EFC" w:rsidRPr="00673EFC">
              <w:rPr>
                <w:bCs/>
              </w:rPr>
              <w:t xml:space="preserve"> model</w:t>
            </w:r>
          </w:p>
          <w:p w14:paraId="536D1C91" w14:textId="543AB613" w:rsidR="00673EFC" w:rsidRPr="00845B2F" w:rsidRDefault="00845B2F" w:rsidP="00673EFC">
            <w:pPr>
              <w:pStyle w:val="a6"/>
              <w:widowControl/>
              <w:numPr>
                <w:ilvl w:val="0"/>
                <w:numId w:val="37"/>
              </w:numPr>
              <w:overflowPunct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kern w:val="24"/>
              </w:rPr>
            </w:pPr>
            <w:r>
              <w:rPr>
                <w:rFonts w:hint="eastAsia"/>
                <w:bCs/>
              </w:rPr>
              <w:t>D</w:t>
            </w:r>
            <w:r>
              <w:rPr>
                <w:bCs/>
              </w:rPr>
              <w:t xml:space="preserve">iscuss </w:t>
            </w:r>
            <w:r w:rsidR="00673EFC">
              <w:rPr>
                <w:bCs/>
              </w:rPr>
              <w:t xml:space="preserve">to specify </w:t>
            </w:r>
            <w:r w:rsidR="00673EFC" w:rsidRPr="00673EFC">
              <w:rPr>
                <w:bCs/>
              </w:rPr>
              <w:t xml:space="preserve">UE demodulation performance requirement(s) of PDSCH for NGSO for NR-NTN and IoT-NTN in the FR1-NTN bands and the corresponding LTE bands based on the </w:t>
            </w:r>
            <w:r w:rsidR="00673EFC">
              <w:rPr>
                <w:bCs/>
              </w:rPr>
              <w:t>concluded</w:t>
            </w:r>
            <w:r w:rsidR="00673EFC" w:rsidRPr="00673EFC">
              <w:rPr>
                <w:bCs/>
              </w:rPr>
              <w:t xml:space="preserve"> channel model</w:t>
            </w:r>
          </w:p>
          <w:p w14:paraId="6B67E56B" w14:textId="0E844D62" w:rsidR="00845B2F" w:rsidRPr="00673EFC" w:rsidRDefault="00845B2F" w:rsidP="00845B2F">
            <w:pPr>
              <w:pStyle w:val="a6"/>
              <w:widowControl/>
              <w:numPr>
                <w:ilvl w:val="0"/>
                <w:numId w:val="37"/>
              </w:numPr>
              <w:overflowPunct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kern w:val="24"/>
              </w:rPr>
            </w:pPr>
            <w:r>
              <w:rPr>
                <w:bCs/>
              </w:rPr>
              <w:t xml:space="preserve">Discuss to specify </w:t>
            </w:r>
            <w:r w:rsidRPr="00845B2F">
              <w:rPr>
                <w:bCs/>
              </w:rPr>
              <w:t>applicability of the tests under the TE-emulated channel model</w:t>
            </w:r>
          </w:p>
          <w:p w14:paraId="4F8013EF" w14:textId="6D0AD3D2" w:rsidR="00673EFC" w:rsidRPr="00B51153" w:rsidRDefault="00673EFC" w:rsidP="00845B2F">
            <w:pPr>
              <w:pStyle w:val="a6"/>
              <w:widowControl/>
              <w:overflowPunct w:val="0"/>
              <w:adjustRightInd w:val="0"/>
              <w:spacing w:before="0" w:line="240" w:lineRule="auto"/>
              <w:ind w:left="360" w:firstLineChars="0" w:firstLine="0"/>
              <w:contextualSpacing/>
              <w:jc w:val="left"/>
              <w:textAlignment w:val="baseline"/>
              <w:rPr>
                <w:kern w:val="24"/>
              </w:rPr>
            </w:pPr>
          </w:p>
        </w:tc>
      </w:tr>
      <w:tr w:rsidR="008D78BB" w:rsidRPr="00B51153" w14:paraId="1854409C" w14:textId="77777777" w:rsidTr="006F751E">
        <w:trPr>
          <w:trHeight w:val="83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2A1E81CB" w14:textId="77777777" w:rsidR="008D78BB" w:rsidRPr="00B51153" w:rsidRDefault="008D78BB" w:rsidP="008D78BB">
            <w:pPr>
              <w:rPr>
                <w:bCs/>
                <w:u w:val="single"/>
              </w:rPr>
            </w:pPr>
            <w:r w:rsidRPr="00B51153">
              <w:rPr>
                <w:bCs/>
                <w:u w:val="single"/>
              </w:rPr>
              <w:t>May, 2025</w:t>
            </w:r>
          </w:p>
          <w:p w14:paraId="70D5CA0A" w14:textId="77777777" w:rsidR="008D78BB" w:rsidRDefault="008D78BB" w:rsidP="008D78BB">
            <w:pPr>
              <w:tabs>
                <w:tab w:val="num" w:pos="720"/>
              </w:tabs>
              <w:rPr>
                <w:bCs/>
              </w:rPr>
            </w:pPr>
            <w:r w:rsidRPr="00B51153">
              <w:rPr>
                <w:bCs/>
              </w:rPr>
              <w:t>RAN4#115</w:t>
            </w:r>
          </w:p>
          <w:p w14:paraId="2B3395ED" w14:textId="77777777" w:rsidR="008D78BB" w:rsidRDefault="008D78BB" w:rsidP="008D78BB">
            <w:pPr>
              <w:tabs>
                <w:tab w:val="num" w:pos="720"/>
              </w:tabs>
              <w:rPr>
                <w:bCs/>
              </w:rPr>
            </w:pPr>
            <w:r w:rsidRPr="00B51153">
              <w:rPr>
                <w:bCs/>
              </w:rPr>
              <w:t>(</w:t>
            </w:r>
            <w:r>
              <w:rPr>
                <w:bCs/>
              </w:rPr>
              <w:t>Core: 0.75 + 0.25</w:t>
            </w:r>
            <w:r w:rsidRPr="00B51153">
              <w:rPr>
                <w:bCs/>
              </w:rPr>
              <w:t xml:space="preserve"> TU)</w:t>
            </w:r>
          </w:p>
          <w:p w14:paraId="32220BB3" w14:textId="750B7917" w:rsidR="008D78BB" w:rsidRPr="00B51153" w:rsidRDefault="008D78BB" w:rsidP="008D78BB">
            <w:pPr>
              <w:tabs>
                <w:tab w:val="num" w:pos="720"/>
              </w:tabs>
              <w:rPr>
                <w:bCs/>
              </w:rPr>
            </w:pPr>
            <w:r>
              <w:rPr>
                <w:bCs/>
              </w:rPr>
              <w:t>(Perf: 0.75 + 0.25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918AA47" w14:textId="77777777" w:rsidR="00A13FEA" w:rsidRPr="00B51153" w:rsidRDefault="00A13FEA" w:rsidP="00A13FEA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High power UE (HPUE) for NTN (Core):</w:t>
            </w:r>
          </w:p>
          <w:p w14:paraId="124929AE" w14:textId="77777777" w:rsidR="00A13FEA" w:rsidRPr="006020A8" w:rsidRDefault="00A13FEA" w:rsidP="00A13FEA">
            <w:pPr>
              <w:pStyle w:val="a6"/>
              <w:widowControl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</w:rPr>
              <w:t>Continue discussion on co-ex aspects.</w:t>
            </w:r>
          </w:p>
          <w:p w14:paraId="1BD0C16B" w14:textId="1D6C4A2E" w:rsidR="00A13FEA" w:rsidRDefault="00CD3384" w:rsidP="00A13FEA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Collecting and endorsing draft CRs</w:t>
            </w:r>
            <w:r w:rsidR="00AD7C9F">
              <w:rPr>
                <w:rFonts w:eastAsiaTheme="minorEastAsia"/>
                <w:bCs/>
              </w:rPr>
              <w:t xml:space="preserve"> for NR-NTN coex study to TR, if required</w:t>
            </w:r>
            <w:r w:rsidR="00A13FEA" w:rsidRPr="006020A8">
              <w:rPr>
                <w:rFonts w:eastAsiaTheme="minorEastAsia"/>
                <w:bCs/>
              </w:rPr>
              <w:t>.</w:t>
            </w:r>
          </w:p>
          <w:p w14:paraId="5E669276" w14:textId="7FE3DE6D" w:rsidR="00AD7C9F" w:rsidRPr="006020A8" w:rsidRDefault="00AD7C9F" w:rsidP="00A13FEA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Collecting and endorsing draft CRs for IoT-NTN coex study to TR, if required.</w:t>
            </w:r>
          </w:p>
          <w:p w14:paraId="3298EB1B" w14:textId="77777777" w:rsidR="00A13FEA" w:rsidRPr="00210DB9" w:rsidRDefault="00A13FEA" w:rsidP="00A13FEA">
            <w:pPr>
              <w:pStyle w:val="a6"/>
              <w:widowControl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</w:rPr>
              <w:t>Continue</w:t>
            </w:r>
            <w:r w:rsidRPr="00B51153">
              <w:rPr>
                <w:rFonts w:eastAsiaTheme="minorEastAsia"/>
              </w:rPr>
              <w:t xml:space="preserve"> discussion on </w:t>
            </w:r>
            <w:r>
              <w:rPr>
                <w:rFonts w:eastAsiaTheme="minorEastAsia"/>
              </w:rPr>
              <w:t>HPUE RF requirements for NR-NTN and IoT-NTN in corresponding FR1-NTN and LTE NTN bands for single UL carrier scenario</w:t>
            </w:r>
          </w:p>
          <w:p w14:paraId="2F803E5B" w14:textId="01BD3FD7" w:rsidR="00A13FEA" w:rsidRDefault="00A13FEA" w:rsidP="00A13FEA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 xml:space="preserve">Concluding on the </w:t>
            </w:r>
            <w:r w:rsidR="00CD3384">
              <w:rPr>
                <w:rFonts w:eastAsiaTheme="minorEastAsia"/>
                <w:bCs/>
              </w:rPr>
              <w:t xml:space="preserve">remaining </w:t>
            </w:r>
            <w:r>
              <w:rPr>
                <w:rFonts w:eastAsiaTheme="minorEastAsia"/>
                <w:bCs/>
              </w:rPr>
              <w:t>NR-NTN HPUE RF requirements</w:t>
            </w:r>
            <w:r w:rsidR="00CD3384">
              <w:rPr>
                <w:rFonts w:eastAsiaTheme="minorEastAsia"/>
                <w:bCs/>
              </w:rPr>
              <w:t>, if any</w:t>
            </w:r>
            <w:r>
              <w:rPr>
                <w:rFonts w:eastAsiaTheme="minorEastAsia"/>
                <w:bCs/>
              </w:rPr>
              <w:t>.</w:t>
            </w:r>
          </w:p>
          <w:p w14:paraId="5446DE2A" w14:textId="4DD3C863" w:rsidR="00D01096" w:rsidRPr="00D01096" w:rsidRDefault="00D01096" w:rsidP="00D01096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Cs/>
              </w:rPr>
              <w:t>Collecting and endorsing draft CRs for NR-NTN HPUE.</w:t>
            </w:r>
          </w:p>
          <w:p w14:paraId="65E4F0D7" w14:textId="3CE8EC19" w:rsidR="00A13FEA" w:rsidRPr="00736D3E" w:rsidRDefault="00A13FEA" w:rsidP="00A13FEA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bCs/>
              </w:rPr>
            </w:pPr>
            <w:r>
              <w:rPr>
                <w:rFonts w:eastAsiaTheme="minorEastAsia"/>
                <w:bCs/>
              </w:rPr>
              <w:t xml:space="preserve">Concluding on the </w:t>
            </w:r>
            <w:r w:rsidR="00CD3384">
              <w:rPr>
                <w:rFonts w:eastAsiaTheme="minorEastAsia"/>
                <w:bCs/>
              </w:rPr>
              <w:t xml:space="preserve">remaining </w:t>
            </w:r>
            <w:r>
              <w:rPr>
                <w:rFonts w:eastAsiaTheme="minorEastAsia"/>
                <w:bCs/>
              </w:rPr>
              <w:t>IoT-NTN HPUE RF requirements</w:t>
            </w:r>
            <w:r w:rsidR="00CD3384">
              <w:rPr>
                <w:rFonts w:eastAsiaTheme="minorEastAsia"/>
                <w:bCs/>
              </w:rPr>
              <w:t>, if any</w:t>
            </w:r>
            <w:r>
              <w:rPr>
                <w:rFonts w:eastAsiaTheme="minorEastAsia"/>
                <w:bCs/>
              </w:rPr>
              <w:t>.</w:t>
            </w:r>
          </w:p>
          <w:p w14:paraId="1AF84266" w14:textId="32842056" w:rsidR="00A13FEA" w:rsidRPr="00210DB9" w:rsidRDefault="00CD3384" w:rsidP="00A13FEA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Cs/>
              </w:rPr>
              <w:t>Collecting and endorsing draft CRs</w:t>
            </w:r>
            <w:r w:rsidR="00D01096">
              <w:rPr>
                <w:rFonts w:eastAsiaTheme="minorEastAsia"/>
                <w:bCs/>
              </w:rPr>
              <w:t xml:space="preserve"> for IoT-NTN HPUE.</w:t>
            </w:r>
          </w:p>
          <w:p w14:paraId="4117F1CF" w14:textId="7B1F3B91" w:rsidR="00A13FEA" w:rsidRDefault="00D640CD" w:rsidP="00D640CD">
            <w:pPr>
              <w:pStyle w:val="a6"/>
              <w:widowControl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bCs/>
              </w:rPr>
            </w:pPr>
            <w:r w:rsidRPr="00D640CD">
              <w:rPr>
                <w:bCs/>
              </w:rPr>
              <w:t xml:space="preserve">Discuss </w:t>
            </w:r>
            <w:r w:rsidRPr="00D640CD">
              <w:rPr>
                <w:rFonts w:eastAsiaTheme="minorEastAsia"/>
              </w:rPr>
              <w:t>and</w:t>
            </w:r>
            <w:r>
              <w:rPr>
                <w:bCs/>
              </w:rPr>
              <w:t>, if necessary, specify</w:t>
            </w:r>
            <w:r w:rsidRPr="00D640CD">
              <w:rPr>
                <w:bCs/>
              </w:rPr>
              <w:t xml:space="preserve"> necessary signalling to support NR-/IoT-NTN HPUE.</w:t>
            </w:r>
          </w:p>
          <w:p w14:paraId="243905F1" w14:textId="77777777" w:rsidR="00D640CD" w:rsidRPr="00D640CD" w:rsidRDefault="00D640CD" w:rsidP="00D640CD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bCs/>
              </w:rPr>
            </w:pPr>
          </w:p>
          <w:p w14:paraId="4EA4793A" w14:textId="77777777" w:rsidR="00A13FEA" w:rsidRDefault="00A13FEA" w:rsidP="00A13FEA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lastRenderedPageBreak/>
              <w:t>Less than 5MHz for NTN(Core):</w:t>
            </w:r>
          </w:p>
          <w:p w14:paraId="281E16CB" w14:textId="77777777" w:rsidR="00474017" w:rsidRPr="00474017" w:rsidRDefault="00474017" w:rsidP="00474017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r w:rsidRPr="00474017">
              <w:rPr>
                <w:rFonts w:eastAsiaTheme="minorEastAsia"/>
              </w:rPr>
              <w:t>Discuss and potentially agree the necessary changes to RAN4 requirements including system parameters, UE RF</w:t>
            </w:r>
            <w:r w:rsidRPr="00474017">
              <w:rPr>
                <w:rFonts w:eastAsiaTheme="minorEastAsia" w:hint="eastAsia"/>
              </w:rPr>
              <w:t>，</w:t>
            </w:r>
            <w:r w:rsidRPr="00474017">
              <w:rPr>
                <w:rFonts w:eastAsiaTheme="minorEastAsia" w:hint="eastAsia"/>
              </w:rPr>
              <w:t xml:space="preserve"> </w:t>
            </w:r>
            <w:r w:rsidRPr="00474017">
              <w:rPr>
                <w:rFonts w:eastAsiaTheme="minorEastAsia"/>
              </w:rPr>
              <w:t>SAN RF and RRM core requirements for less than 5MHz for NTN.</w:t>
            </w:r>
          </w:p>
          <w:p w14:paraId="255D3460" w14:textId="77777777" w:rsidR="00474017" w:rsidRPr="00474017" w:rsidRDefault="00474017" w:rsidP="00474017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r w:rsidRPr="00474017">
              <w:rPr>
                <w:rFonts w:eastAsiaTheme="minorEastAsia"/>
              </w:rPr>
              <w:t>Provide necessary simulation / measurements results for defining UE RF requirements such as MPR, A-MPR for less than 5MHz for NTN.</w:t>
            </w:r>
          </w:p>
          <w:p w14:paraId="03AF1D6C" w14:textId="77777777" w:rsidR="00474017" w:rsidRPr="00474017" w:rsidRDefault="00474017" w:rsidP="00474017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bookmarkStart w:id="8" w:name="OLE_LINK64"/>
            <w:bookmarkStart w:id="9" w:name="OLE_LINK65"/>
            <w:r w:rsidRPr="00474017">
              <w:rPr>
                <w:rFonts w:eastAsiaTheme="minorEastAsia"/>
              </w:rPr>
              <w:t>Discuss and a</w:t>
            </w:r>
            <w:r w:rsidRPr="00474017">
              <w:rPr>
                <w:rFonts w:eastAsiaTheme="minorEastAsia" w:hint="eastAsia"/>
              </w:rPr>
              <w:t xml:space="preserve">gree on the CR for </w:t>
            </w:r>
            <w:r w:rsidRPr="00474017">
              <w:rPr>
                <w:rFonts w:eastAsiaTheme="minorEastAsia"/>
              </w:rPr>
              <w:t xml:space="preserve">system parameters, </w:t>
            </w:r>
            <w:r w:rsidRPr="00474017">
              <w:rPr>
                <w:rFonts w:eastAsiaTheme="minorEastAsia" w:hint="eastAsia"/>
              </w:rPr>
              <w:t>UE</w:t>
            </w:r>
            <w:r w:rsidRPr="00474017">
              <w:rPr>
                <w:rFonts w:eastAsiaTheme="minorEastAsia"/>
              </w:rPr>
              <w:t xml:space="preserve"> RF,</w:t>
            </w:r>
            <w:r w:rsidRPr="00474017">
              <w:rPr>
                <w:rFonts w:eastAsiaTheme="minorEastAsia" w:hint="eastAsia"/>
              </w:rPr>
              <w:t xml:space="preserve"> </w:t>
            </w:r>
            <w:r w:rsidRPr="00474017">
              <w:rPr>
                <w:rFonts w:eastAsiaTheme="minorEastAsia"/>
              </w:rPr>
              <w:t xml:space="preserve">SAN </w:t>
            </w:r>
            <w:r w:rsidRPr="00474017">
              <w:rPr>
                <w:rFonts w:eastAsiaTheme="minorEastAsia" w:hint="eastAsia"/>
              </w:rPr>
              <w:t xml:space="preserve">RF </w:t>
            </w:r>
            <w:r w:rsidRPr="00474017">
              <w:rPr>
                <w:rFonts w:eastAsiaTheme="minorEastAsia"/>
              </w:rPr>
              <w:t>and RRM</w:t>
            </w:r>
            <w:r w:rsidRPr="00474017">
              <w:rPr>
                <w:rFonts w:eastAsiaTheme="minorEastAsia" w:hint="eastAsia"/>
              </w:rPr>
              <w:t xml:space="preserve"> core requirements</w:t>
            </w:r>
            <w:r w:rsidRPr="00474017">
              <w:rPr>
                <w:rFonts w:eastAsiaTheme="minorEastAsia"/>
              </w:rPr>
              <w:t xml:space="preserve"> for less than 5MHz for NTN.</w:t>
            </w:r>
          </w:p>
          <w:bookmarkEnd w:id="8"/>
          <w:bookmarkEnd w:id="9"/>
          <w:p w14:paraId="16CB768C" w14:textId="77777777" w:rsidR="00A13FEA" w:rsidRPr="00474017" w:rsidRDefault="00A13FEA" w:rsidP="00A13FEA">
            <w:pPr>
              <w:rPr>
                <w:rFonts w:eastAsiaTheme="minorEastAsia"/>
                <w:b/>
                <w:bCs/>
                <w:lang w:eastAsia="zh-CN"/>
              </w:rPr>
            </w:pPr>
          </w:p>
          <w:p w14:paraId="168F8F7C" w14:textId="77777777" w:rsidR="00A13FEA" w:rsidRPr="002043C2" w:rsidRDefault="00A13FEA" w:rsidP="00A13FEA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Less than 5MHz for NTN(Perf):</w:t>
            </w:r>
          </w:p>
          <w:p w14:paraId="38543EE0" w14:textId="43DDD07A" w:rsidR="00474017" w:rsidRDefault="00A46FC1" w:rsidP="00474017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r>
              <w:rPr>
                <w:rFonts w:eastAsiaTheme="minorEastAsia"/>
              </w:rPr>
              <w:t>Further d</w:t>
            </w:r>
            <w:r w:rsidR="00474017" w:rsidRPr="00474017">
              <w:rPr>
                <w:rFonts w:eastAsiaTheme="minorEastAsia"/>
              </w:rPr>
              <w:t>iscuss UE and SAN performance requirements</w:t>
            </w:r>
            <w:r w:rsidR="00474017">
              <w:rPr>
                <w:rFonts w:eastAsiaTheme="minorEastAsia"/>
              </w:rPr>
              <w:t>.</w:t>
            </w:r>
          </w:p>
          <w:p w14:paraId="017D5BCA" w14:textId="6A77EEBA" w:rsidR="00474017" w:rsidRDefault="00474017" w:rsidP="00474017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r>
              <w:t xml:space="preserve">Discuss and agree </w:t>
            </w:r>
            <w:r w:rsidRPr="006F3438">
              <w:t>on simulation assumptions</w:t>
            </w:r>
            <w:r>
              <w:t xml:space="preserve"> for </w:t>
            </w:r>
            <w:r w:rsidRPr="00474017">
              <w:rPr>
                <w:rFonts w:eastAsiaTheme="minorEastAsia"/>
              </w:rPr>
              <w:t>UE and SAN demodulation performance requirements</w:t>
            </w:r>
            <w:r>
              <w:rPr>
                <w:rFonts w:eastAsiaTheme="minorEastAsia"/>
              </w:rPr>
              <w:t>.</w:t>
            </w:r>
          </w:p>
          <w:p w14:paraId="160E5746" w14:textId="2F93C3D8" w:rsidR="00A46FC1" w:rsidRDefault="00A46FC1" w:rsidP="00474017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Provide the initial simulation results </w:t>
            </w:r>
            <w:r>
              <w:t xml:space="preserve">for </w:t>
            </w:r>
            <w:r w:rsidRPr="00474017">
              <w:rPr>
                <w:rFonts w:eastAsiaTheme="minorEastAsia"/>
              </w:rPr>
              <w:t>UE and SAN performance requirements</w:t>
            </w:r>
            <w:r>
              <w:rPr>
                <w:rFonts w:eastAsiaTheme="minorEastAsia"/>
              </w:rPr>
              <w:t>.</w:t>
            </w:r>
          </w:p>
          <w:p w14:paraId="1C804B7C" w14:textId="77777777" w:rsidR="00A13FEA" w:rsidRPr="00474017" w:rsidRDefault="00A13FEA" w:rsidP="00A13FEA">
            <w:pPr>
              <w:rPr>
                <w:rFonts w:eastAsiaTheme="minorEastAsia"/>
                <w:b/>
                <w:bCs/>
                <w:lang w:val="en-US" w:eastAsia="zh-CN"/>
              </w:rPr>
            </w:pPr>
          </w:p>
          <w:p w14:paraId="00DC99CF" w14:textId="77777777" w:rsidR="00A13FEA" w:rsidRPr="00D9611F" w:rsidRDefault="00A13FEA" w:rsidP="00A13FEA">
            <w:pPr>
              <w:rPr>
                <w:b/>
              </w:rPr>
            </w:pPr>
            <w:r w:rsidRPr="00D9611F">
              <w:rPr>
                <w:b/>
              </w:rPr>
              <w:t>NTN testing for NGSO</w:t>
            </w:r>
            <w:r>
              <w:rPr>
                <w:b/>
              </w:rPr>
              <w:t xml:space="preserve"> (Perf):</w:t>
            </w:r>
          </w:p>
          <w:p w14:paraId="291FD069" w14:textId="10F3DFA7" w:rsidR="00A13FEA" w:rsidRPr="00026B86" w:rsidRDefault="007E4F7B" w:rsidP="00A13FEA">
            <w:pPr>
              <w:pStyle w:val="a6"/>
              <w:widowControl/>
              <w:numPr>
                <w:ilvl w:val="0"/>
                <w:numId w:val="37"/>
              </w:numPr>
              <w:overflowPunct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kern w:val="24"/>
              </w:rPr>
            </w:pPr>
            <w:r>
              <w:rPr>
                <w:bCs/>
              </w:rPr>
              <w:t>Continue</w:t>
            </w:r>
            <w:r w:rsidR="00A13FEA">
              <w:rPr>
                <w:bCs/>
              </w:rPr>
              <w:t xml:space="preserve"> to specify</w:t>
            </w:r>
            <w:r w:rsidR="00A13FEA">
              <w:t xml:space="preserve"> </w:t>
            </w:r>
            <w:r w:rsidR="00A13FEA" w:rsidRPr="00673EFC">
              <w:rPr>
                <w:bCs/>
              </w:rPr>
              <w:t xml:space="preserve">UE RRM performance test of uplink timing for NGSO for NR-NTN and IoT-NTN in the FR1-NTN bands and the corresponding LTE bands based on the </w:t>
            </w:r>
            <w:r w:rsidR="00A13FEA">
              <w:rPr>
                <w:bCs/>
              </w:rPr>
              <w:t>concluded</w:t>
            </w:r>
            <w:r w:rsidR="00A13FEA" w:rsidRPr="00673EFC">
              <w:rPr>
                <w:bCs/>
              </w:rPr>
              <w:t xml:space="preserve"> model</w:t>
            </w:r>
          </w:p>
          <w:p w14:paraId="448B0E32" w14:textId="07D4A212" w:rsidR="00A13FEA" w:rsidRPr="00026B86" w:rsidRDefault="007E4F7B" w:rsidP="00A13FEA">
            <w:pPr>
              <w:pStyle w:val="a6"/>
              <w:widowControl/>
              <w:numPr>
                <w:ilvl w:val="0"/>
                <w:numId w:val="37"/>
              </w:numPr>
              <w:overflowPunct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kern w:val="24"/>
              </w:rPr>
            </w:pPr>
            <w:r>
              <w:rPr>
                <w:bCs/>
              </w:rPr>
              <w:t xml:space="preserve">Continue </w:t>
            </w:r>
            <w:r w:rsidR="00A13FEA">
              <w:rPr>
                <w:bCs/>
              </w:rPr>
              <w:t xml:space="preserve">to specify </w:t>
            </w:r>
            <w:r w:rsidR="00A13FEA" w:rsidRPr="00673EFC">
              <w:rPr>
                <w:bCs/>
              </w:rPr>
              <w:t xml:space="preserve">UE demodulation performance requirement(s) of PDSCH for NGSO for NR-NTN and IoT-NTN in the FR1-NTN bands and the corresponding LTE bands based on the </w:t>
            </w:r>
            <w:r w:rsidR="00A13FEA">
              <w:rPr>
                <w:bCs/>
              </w:rPr>
              <w:t>concluded</w:t>
            </w:r>
            <w:r w:rsidR="00A13FEA" w:rsidRPr="00673EFC">
              <w:rPr>
                <w:bCs/>
              </w:rPr>
              <w:t xml:space="preserve"> channel model</w:t>
            </w:r>
          </w:p>
          <w:p w14:paraId="4AA26A20" w14:textId="77777777" w:rsidR="007E4F7B" w:rsidRPr="00026B86" w:rsidRDefault="007E4F7B" w:rsidP="00026B86">
            <w:pPr>
              <w:pStyle w:val="a6"/>
              <w:widowControl/>
              <w:numPr>
                <w:ilvl w:val="0"/>
                <w:numId w:val="37"/>
              </w:numPr>
              <w:overflowPunct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kern w:val="24"/>
              </w:rPr>
            </w:pPr>
            <w:r>
              <w:rPr>
                <w:bCs/>
              </w:rPr>
              <w:t xml:space="preserve">Continue </w:t>
            </w:r>
            <w:r w:rsidR="00A13FEA">
              <w:rPr>
                <w:bCs/>
              </w:rPr>
              <w:t xml:space="preserve">to specify </w:t>
            </w:r>
            <w:r w:rsidR="00A13FEA" w:rsidRPr="00845B2F">
              <w:rPr>
                <w:bCs/>
              </w:rPr>
              <w:t>applicability of the tests under the TE-emulated channel model</w:t>
            </w:r>
          </w:p>
          <w:p w14:paraId="23553EBB" w14:textId="1A159FDC" w:rsidR="00026B86" w:rsidRPr="00026B86" w:rsidRDefault="00026B86" w:rsidP="00026B86">
            <w:pPr>
              <w:pStyle w:val="a6"/>
              <w:widowControl/>
              <w:tabs>
                <w:tab w:val="left" w:pos="360"/>
              </w:tabs>
              <w:overflowPunct w:val="0"/>
              <w:adjustRightInd w:val="0"/>
              <w:spacing w:before="0" w:line="240" w:lineRule="auto"/>
              <w:ind w:left="360" w:firstLineChars="0" w:firstLine="0"/>
              <w:contextualSpacing/>
              <w:jc w:val="left"/>
              <w:textAlignment w:val="baseline"/>
              <w:rPr>
                <w:kern w:val="24"/>
              </w:rPr>
            </w:pPr>
          </w:p>
        </w:tc>
      </w:tr>
      <w:tr w:rsidR="008D78BB" w:rsidRPr="00B51153" w14:paraId="4997D554" w14:textId="77777777" w:rsidTr="006F751E">
        <w:trPr>
          <w:trHeight w:val="249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52305690" w14:textId="77777777" w:rsidR="008D78BB" w:rsidRPr="00B51153" w:rsidRDefault="008D78BB" w:rsidP="008D78BB">
            <w:pPr>
              <w:rPr>
                <w:bCs/>
                <w:u w:val="single"/>
              </w:rPr>
            </w:pPr>
            <w:r w:rsidRPr="00B51153">
              <w:rPr>
                <w:bCs/>
                <w:u w:val="single"/>
                <w:lang w:eastAsia="zh-CN"/>
              </w:rPr>
              <w:lastRenderedPageBreak/>
              <w:t>August</w:t>
            </w:r>
            <w:r w:rsidRPr="00B51153">
              <w:rPr>
                <w:bCs/>
                <w:u w:val="single"/>
              </w:rPr>
              <w:t>, 2025</w:t>
            </w:r>
          </w:p>
          <w:p w14:paraId="5A125A4D" w14:textId="77777777" w:rsidR="008D78BB" w:rsidRDefault="008D78BB" w:rsidP="008D78BB">
            <w:pPr>
              <w:tabs>
                <w:tab w:val="num" w:pos="720"/>
              </w:tabs>
              <w:rPr>
                <w:bCs/>
              </w:rPr>
            </w:pPr>
            <w:r w:rsidRPr="00B51153">
              <w:rPr>
                <w:bCs/>
              </w:rPr>
              <w:t>RAN4#116</w:t>
            </w:r>
          </w:p>
          <w:p w14:paraId="02EC876E" w14:textId="77777777" w:rsidR="008D78BB" w:rsidRDefault="008D78BB" w:rsidP="008D78BB">
            <w:pPr>
              <w:tabs>
                <w:tab w:val="num" w:pos="720"/>
              </w:tabs>
              <w:rPr>
                <w:bCs/>
              </w:rPr>
            </w:pPr>
            <w:r w:rsidRPr="00B51153">
              <w:rPr>
                <w:bCs/>
              </w:rPr>
              <w:t>(</w:t>
            </w:r>
            <w:r>
              <w:rPr>
                <w:bCs/>
              </w:rPr>
              <w:t>Core: 0.75 + 0.25</w:t>
            </w:r>
            <w:r w:rsidRPr="00B51153">
              <w:rPr>
                <w:bCs/>
              </w:rPr>
              <w:t xml:space="preserve"> TU)</w:t>
            </w:r>
          </w:p>
          <w:p w14:paraId="63887990" w14:textId="47144B25" w:rsidR="008D78BB" w:rsidRPr="00B51153" w:rsidRDefault="008D78BB" w:rsidP="008D78BB">
            <w:pPr>
              <w:tabs>
                <w:tab w:val="num" w:pos="720"/>
              </w:tabs>
              <w:rPr>
                <w:bCs/>
              </w:rPr>
            </w:pPr>
            <w:r>
              <w:rPr>
                <w:bCs/>
              </w:rPr>
              <w:t>(Perf: 0.75 + 0.25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2B87B274" w14:textId="77777777" w:rsidR="000366C0" w:rsidRPr="00B51153" w:rsidRDefault="000366C0" w:rsidP="000366C0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High power UE (HPUE) for NTN (Core):</w:t>
            </w:r>
          </w:p>
          <w:p w14:paraId="0FD5E71B" w14:textId="00D3EDF0" w:rsidR="000366C0" w:rsidRPr="006020A8" w:rsidRDefault="0072503C" w:rsidP="000366C0">
            <w:pPr>
              <w:pStyle w:val="a6"/>
              <w:widowControl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  <w:b/>
                <w:bCs/>
              </w:rPr>
            </w:pPr>
            <w:r>
              <w:rPr>
                <w:rFonts w:eastAsiaTheme="minorEastAsia" w:hint="eastAsia"/>
              </w:rPr>
              <w:t>F</w:t>
            </w:r>
            <w:r>
              <w:rPr>
                <w:rFonts w:eastAsiaTheme="minorEastAsia"/>
              </w:rPr>
              <w:t xml:space="preserve">inalize </w:t>
            </w:r>
            <w:r w:rsidR="000366C0">
              <w:rPr>
                <w:rFonts w:eastAsiaTheme="minorEastAsia"/>
              </w:rPr>
              <w:t>discussion on co-ex aspects.</w:t>
            </w:r>
          </w:p>
          <w:p w14:paraId="1C0FBDEB" w14:textId="32F6B579" w:rsidR="000366C0" w:rsidRDefault="000366C0" w:rsidP="000366C0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Endorsing all draft CRs, and agree on bigCR for NR-NTN coex study to TR, if required</w:t>
            </w:r>
            <w:r w:rsidRPr="006020A8">
              <w:rPr>
                <w:rFonts w:eastAsiaTheme="minorEastAsia"/>
                <w:bCs/>
              </w:rPr>
              <w:t>.</w:t>
            </w:r>
          </w:p>
          <w:p w14:paraId="22F5A24F" w14:textId="7902466A" w:rsidR="000366C0" w:rsidRPr="006020A8" w:rsidRDefault="000366C0" w:rsidP="000366C0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Endorsing all draft CRs, and agree on bigCR for IoT-NTN coex study to TR, if required.</w:t>
            </w:r>
          </w:p>
          <w:p w14:paraId="4460848B" w14:textId="79D4AE3D" w:rsidR="000366C0" w:rsidRPr="00210DB9" w:rsidRDefault="0072503C" w:rsidP="000366C0">
            <w:pPr>
              <w:pStyle w:val="a6"/>
              <w:widowControl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  <w:b/>
                <w:bCs/>
              </w:rPr>
            </w:pPr>
            <w:r>
              <w:rPr>
                <w:rFonts w:eastAsiaTheme="minorEastAsia" w:hint="eastAsia"/>
              </w:rPr>
              <w:t>F</w:t>
            </w:r>
            <w:r>
              <w:rPr>
                <w:rFonts w:eastAsiaTheme="minorEastAsia"/>
              </w:rPr>
              <w:t xml:space="preserve">inalize </w:t>
            </w:r>
            <w:r w:rsidR="000366C0" w:rsidRPr="00B51153">
              <w:rPr>
                <w:rFonts w:eastAsiaTheme="minorEastAsia"/>
              </w:rPr>
              <w:t xml:space="preserve">discussion on </w:t>
            </w:r>
            <w:r w:rsidR="000366C0">
              <w:rPr>
                <w:rFonts w:eastAsiaTheme="minorEastAsia"/>
              </w:rPr>
              <w:t>HPUE RF requirements for NR-NTN and IoT-NTN in corresponding FR1-NTN and LTE NTN bands for single UL carrier scenario</w:t>
            </w:r>
          </w:p>
          <w:p w14:paraId="64DE1DF8" w14:textId="74C05FD9" w:rsidR="000366C0" w:rsidRPr="00D01096" w:rsidRDefault="00F92792" w:rsidP="000366C0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Cs/>
              </w:rPr>
              <w:t>Endorsing all draft CRs, and agree on bigCR</w:t>
            </w:r>
            <w:r w:rsidR="000366C0">
              <w:rPr>
                <w:rFonts w:eastAsiaTheme="minorEastAsia"/>
                <w:bCs/>
              </w:rPr>
              <w:t xml:space="preserve"> for NR-NTN HPUE.</w:t>
            </w:r>
          </w:p>
          <w:p w14:paraId="3EDFA1D8" w14:textId="4AEE1C32" w:rsidR="000366C0" w:rsidRPr="00210DB9" w:rsidRDefault="00F92792" w:rsidP="000366C0">
            <w:pPr>
              <w:pStyle w:val="a6"/>
              <w:widowControl/>
              <w:numPr>
                <w:ilvl w:val="1"/>
                <w:numId w:val="37"/>
              </w:numPr>
              <w:tabs>
                <w:tab w:val="clear" w:pos="1080"/>
                <w:tab w:val="num" w:pos="679"/>
              </w:tabs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hanging="283"/>
              <w:jc w:val="left"/>
              <w:textAlignment w:val="baseline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Cs/>
              </w:rPr>
              <w:t>Endorsing all draft CRs, and agree on bigCR</w:t>
            </w:r>
            <w:r w:rsidR="000366C0">
              <w:rPr>
                <w:rFonts w:eastAsiaTheme="minorEastAsia"/>
                <w:bCs/>
              </w:rPr>
              <w:t xml:space="preserve"> for IoT-NTN HPUE.</w:t>
            </w:r>
          </w:p>
          <w:p w14:paraId="2450A640" w14:textId="70C1EC09" w:rsidR="000366C0" w:rsidRDefault="0072503C" w:rsidP="0072503C">
            <w:pPr>
              <w:pStyle w:val="a6"/>
              <w:widowControl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bCs/>
              </w:rPr>
            </w:pPr>
            <w:r>
              <w:rPr>
                <w:rFonts w:eastAsiaTheme="minorEastAsia" w:hint="eastAsia"/>
              </w:rPr>
              <w:t>F</w:t>
            </w:r>
            <w:r>
              <w:rPr>
                <w:rFonts w:eastAsiaTheme="minorEastAsia"/>
              </w:rPr>
              <w:t>inalize d</w:t>
            </w:r>
            <w:r w:rsidRPr="00D640CD">
              <w:rPr>
                <w:bCs/>
              </w:rPr>
              <w:t xml:space="preserve">iscuss </w:t>
            </w:r>
            <w:r w:rsidRPr="00D640CD">
              <w:rPr>
                <w:rFonts w:eastAsiaTheme="minorEastAsia"/>
              </w:rPr>
              <w:t>and</w:t>
            </w:r>
            <w:r>
              <w:rPr>
                <w:bCs/>
              </w:rPr>
              <w:t xml:space="preserve">, if necessary, </w:t>
            </w:r>
            <w:r w:rsidRPr="0072503C">
              <w:rPr>
                <w:rFonts w:eastAsiaTheme="minorEastAsia"/>
              </w:rPr>
              <w:t>specify</w:t>
            </w:r>
            <w:r w:rsidRPr="00D640CD">
              <w:rPr>
                <w:bCs/>
              </w:rPr>
              <w:t xml:space="preserve"> necessary signalling to support NR-/IoT-NTN HPUE.</w:t>
            </w:r>
          </w:p>
          <w:p w14:paraId="4506A35E" w14:textId="77777777" w:rsidR="000366C0" w:rsidRDefault="000366C0" w:rsidP="000366C0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Less than 5MHz for NTN(Core):</w:t>
            </w:r>
          </w:p>
          <w:p w14:paraId="33DF0E54" w14:textId="77777777" w:rsidR="00474017" w:rsidRPr="00474017" w:rsidRDefault="00474017" w:rsidP="00474017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r w:rsidRPr="00474017">
              <w:rPr>
                <w:rFonts w:eastAsiaTheme="minorEastAsia"/>
              </w:rPr>
              <w:t>A</w:t>
            </w:r>
            <w:r w:rsidRPr="00474017">
              <w:rPr>
                <w:rFonts w:eastAsiaTheme="minorEastAsia" w:hint="eastAsia"/>
              </w:rPr>
              <w:t xml:space="preserve">gree on the CR for </w:t>
            </w:r>
            <w:bookmarkStart w:id="10" w:name="OLE_LINK1"/>
            <w:r w:rsidRPr="00474017">
              <w:rPr>
                <w:rFonts w:eastAsiaTheme="minorEastAsia"/>
              </w:rPr>
              <w:t>system parameters,</w:t>
            </w:r>
            <w:bookmarkEnd w:id="10"/>
            <w:r w:rsidRPr="00474017">
              <w:rPr>
                <w:rFonts w:eastAsiaTheme="minorEastAsia"/>
              </w:rPr>
              <w:t xml:space="preserve"> UE RF</w:t>
            </w:r>
            <w:r w:rsidRPr="00474017">
              <w:rPr>
                <w:rFonts w:eastAsiaTheme="minorEastAsia" w:hint="eastAsia"/>
              </w:rPr>
              <w:t>，</w:t>
            </w:r>
            <w:r w:rsidRPr="00474017">
              <w:rPr>
                <w:rFonts w:eastAsiaTheme="minorEastAsia" w:hint="eastAsia"/>
              </w:rPr>
              <w:t xml:space="preserve"> </w:t>
            </w:r>
            <w:r w:rsidRPr="00474017">
              <w:rPr>
                <w:rFonts w:eastAsiaTheme="minorEastAsia"/>
              </w:rPr>
              <w:t>SAN RF and RRM core requirements for less than 5MHz for NTN</w:t>
            </w:r>
            <w:r w:rsidRPr="00474017">
              <w:rPr>
                <w:rFonts w:eastAsiaTheme="minorEastAsia" w:hint="eastAsia"/>
              </w:rPr>
              <w:t>.</w:t>
            </w:r>
          </w:p>
          <w:p w14:paraId="0F3580BD" w14:textId="77777777" w:rsidR="00474017" w:rsidRPr="00474017" w:rsidRDefault="00474017" w:rsidP="00474017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r w:rsidRPr="00474017">
              <w:rPr>
                <w:rFonts w:eastAsiaTheme="minorEastAsia" w:hint="eastAsia"/>
              </w:rPr>
              <w:t xml:space="preserve">Finalize the </w:t>
            </w:r>
            <w:r w:rsidRPr="00474017">
              <w:rPr>
                <w:rFonts w:eastAsiaTheme="minorEastAsia"/>
              </w:rPr>
              <w:t xml:space="preserve">system parameters, </w:t>
            </w:r>
            <w:r w:rsidRPr="00474017">
              <w:rPr>
                <w:rFonts w:eastAsiaTheme="minorEastAsia" w:hint="eastAsia"/>
              </w:rPr>
              <w:t>UE</w:t>
            </w:r>
            <w:r w:rsidRPr="00474017">
              <w:rPr>
                <w:rFonts w:eastAsiaTheme="minorEastAsia"/>
              </w:rPr>
              <w:t xml:space="preserve"> RF,</w:t>
            </w:r>
            <w:r w:rsidRPr="00474017">
              <w:rPr>
                <w:rFonts w:eastAsiaTheme="minorEastAsia" w:hint="eastAsia"/>
              </w:rPr>
              <w:t xml:space="preserve"> </w:t>
            </w:r>
            <w:r w:rsidRPr="00474017">
              <w:rPr>
                <w:rFonts w:eastAsiaTheme="minorEastAsia"/>
              </w:rPr>
              <w:t xml:space="preserve">SAN </w:t>
            </w:r>
            <w:r w:rsidRPr="00474017">
              <w:rPr>
                <w:rFonts w:eastAsiaTheme="minorEastAsia" w:hint="eastAsia"/>
              </w:rPr>
              <w:t xml:space="preserve">RF </w:t>
            </w:r>
            <w:r w:rsidRPr="00474017">
              <w:rPr>
                <w:rFonts w:eastAsiaTheme="minorEastAsia"/>
              </w:rPr>
              <w:t>and RRM</w:t>
            </w:r>
            <w:r w:rsidRPr="00474017">
              <w:rPr>
                <w:rFonts w:eastAsiaTheme="minorEastAsia" w:hint="eastAsia"/>
              </w:rPr>
              <w:t xml:space="preserve"> core requirements</w:t>
            </w:r>
            <w:r w:rsidRPr="00474017">
              <w:rPr>
                <w:rFonts w:eastAsiaTheme="minorEastAsia"/>
              </w:rPr>
              <w:t xml:space="preserve"> for less than 5MHz for NTN.</w:t>
            </w:r>
          </w:p>
          <w:p w14:paraId="2AB616E1" w14:textId="77777777" w:rsidR="000366C0" w:rsidRPr="00474017" w:rsidRDefault="000366C0" w:rsidP="000366C0">
            <w:pPr>
              <w:rPr>
                <w:rFonts w:eastAsiaTheme="minorEastAsia"/>
                <w:b/>
                <w:bCs/>
                <w:lang w:eastAsia="zh-CN"/>
              </w:rPr>
            </w:pPr>
          </w:p>
          <w:p w14:paraId="26988564" w14:textId="77777777" w:rsidR="000366C0" w:rsidRPr="002043C2" w:rsidRDefault="000366C0" w:rsidP="000366C0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Less than 5MHz for NTN(Perf):</w:t>
            </w:r>
          </w:p>
          <w:p w14:paraId="72856BAB" w14:textId="76AF730E" w:rsidR="00A46FC1" w:rsidRDefault="00A46FC1" w:rsidP="00A46FC1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r>
              <w:rPr>
                <w:rFonts w:eastAsiaTheme="minorEastAsia"/>
              </w:rPr>
              <w:t>Further d</w:t>
            </w:r>
            <w:r w:rsidRPr="00474017">
              <w:rPr>
                <w:rFonts w:eastAsiaTheme="minorEastAsia"/>
              </w:rPr>
              <w:t>iscuss UE and SAN performance requirements</w:t>
            </w:r>
            <w:r>
              <w:rPr>
                <w:rFonts w:eastAsiaTheme="minorEastAsia"/>
              </w:rPr>
              <w:t>.</w:t>
            </w:r>
          </w:p>
          <w:p w14:paraId="3ADD6F7D" w14:textId="360B81F5" w:rsidR="00A46FC1" w:rsidRDefault="00A46FC1" w:rsidP="00A46FC1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r>
              <w:t>A</w:t>
            </w:r>
            <w:r>
              <w:rPr>
                <w:rFonts w:hint="eastAsia"/>
              </w:rPr>
              <w:t>lign</w:t>
            </w:r>
            <w:r>
              <w:t xml:space="preserve"> the</w:t>
            </w:r>
            <w:r>
              <w:rPr>
                <w:rFonts w:hint="eastAsia"/>
              </w:rPr>
              <w:t xml:space="preserve"> simulation results</w:t>
            </w:r>
            <w:r>
              <w:t xml:space="preserve"> </w:t>
            </w:r>
            <w:r>
              <w:rPr>
                <w:rFonts w:hint="eastAsia"/>
              </w:rPr>
              <w:t xml:space="preserve">based on </w:t>
            </w:r>
            <w:r>
              <w:t>the agreed simulation assumptions</w:t>
            </w:r>
          </w:p>
          <w:p w14:paraId="44420407" w14:textId="77777777" w:rsidR="000366C0" w:rsidRPr="00A46FC1" w:rsidRDefault="000366C0" w:rsidP="000366C0">
            <w:pPr>
              <w:rPr>
                <w:rFonts w:eastAsiaTheme="minorEastAsia"/>
                <w:b/>
                <w:bCs/>
                <w:lang w:val="en-US" w:eastAsia="zh-CN"/>
              </w:rPr>
            </w:pPr>
          </w:p>
          <w:p w14:paraId="33A14AF3" w14:textId="77777777" w:rsidR="000366C0" w:rsidRPr="00D9611F" w:rsidRDefault="000366C0" w:rsidP="000366C0">
            <w:pPr>
              <w:rPr>
                <w:b/>
              </w:rPr>
            </w:pPr>
            <w:r w:rsidRPr="00D9611F">
              <w:rPr>
                <w:b/>
              </w:rPr>
              <w:t>NTN testing for NGSO</w:t>
            </w:r>
            <w:r>
              <w:rPr>
                <w:b/>
              </w:rPr>
              <w:t xml:space="preserve"> (Perf):</w:t>
            </w:r>
          </w:p>
          <w:p w14:paraId="4DC50DEA" w14:textId="77777777" w:rsidR="000366C0" w:rsidRPr="00026B86" w:rsidRDefault="000366C0" w:rsidP="000366C0">
            <w:pPr>
              <w:pStyle w:val="a6"/>
              <w:widowControl/>
              <w:numPr>
                <w:ilvl w:val="0"/>
                <w:numId w:val="37"/>
              </w:numPr>
              <w:overflowPunct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kern w:val="24"/>
              </w:rPr>
            </w:pPr>
            <w:r>
              <w:rPr>
                <w:bCs/>
              </w:rPr>
              <w:t>Continue to specify</w:t>
            </w:r>
            <w:r>
              <w:t xml:space="preserve"> </w:t>
            </w:r>
            <w:r w:rsidRPr="00673EFC">
              <w:rPr>
                <w:bCs/>
              </w:rPr>
              <w:t xml:space="preserve">UE RRM performance test of uplink timing for NGSO for NR-NTN and IoT-NTN in the FR1-NTN bands and the corresponding LTE bands based on the </w:t>
            </w:r>
            <w:r>
              <w:rPr>
                <w:bCs/>
              </w:rPr>
              <w:t>concluded</w:t>
            </w:r>
            <w:r w:rsidRPr="00673EFC">
              <w:rPr>
                <w:bCs/>
              </w:rPr>
              <w:t xml:space="preserve"> model</w:t>
            </w:r>
          </w:p>
          <w:p w14:paraId="1BB3A858" w14:textId="77777777" w:rsidR="000366C0" w:rsidRPr="00673EFC" w:rsidRDefault="000366C0" w:rsidP="000366C0">
            <w:pPr>
              <w:pStyle w:val="a6"/>
              <w:widowControl/>
              <w:numPr>
                <w:ilvl w:val="1"/>
                <w:numId w:val="37"/>
              </w:numPr>
              <w:overflowPunct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kern w:val="24"/>
              </w:rPr>
            </w:pPr>
            <w:r>
              <w:rPr>
                <w:bCs/>
              </w:rPr>
              <w:t>Discuss the CR scope and work split for RRM performance tests.</w:t>
            </w:r>
          </w:p>
          <w:p w14:paraId="564E05BE" w14:textId="77777777" w:rsidR="000366C0" w:rsidRPr="00026B86" w:rsidRDefault="000366C0" w:rsidP="000366C0">
            <w:pPr>
              <w:pStyle w:val="a6"/>
              <w:widowControl/>
              <w:numPr>
                <w:ilvl w:val="0"/>
                <w:numId w:val="37"/>
              </w:numPr>
              <w:overflowPunct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kern w:val="24"/>
              </w:rPr>
            </w:pPr>
            <w:r>
              <w:rPr>
                <w:bCs/>
              </w:rPr>
              <w:lastRenderedPageBreak/>
              <w:t xml:space="preserve">Continue to specify </w:t>
            </w:r>
            <w:r w:rsidRPr="00673EFC">
              <w:rPr>
                <w:bCs/>
              </w:rPr>
              <w:t xml:space="preserve">UE demodulation performance requirement(s) of PDSCH for NGSO for NR-NTN and IoT-NTN in the FR1-NTN bands and the corresponding LTE bands based on the </w:t>
            </w:r>
            <w:r>
              <w:rPr>
                <w:bCs/>
              </w:rPr>
              <w:t>concluded</w:t>
            </w:r>
            <w:r w:rsidRPr="00673EFC">
              <w:rPr>
                <w:bCs/>
              </w:rPr>
              <w:t xml:space="preserve"> channel model</w:t>
            </w:r>
          </w:p>
          <w:p w14:paraId="0A3F38B2" w14:textId="77777777" w:rsidR="000366C0" w:rsidRPr="00026B86" w:rsidRDefault="000366C0" w:rsidP="000366C0">
            <w:pPr>
              <w:pStyle w:val="a6"/>
              <w:widowControl/>
              <w:numPr>
                <w:ilvl w:val="1"/>
                <w:numId w:val="37"/>
              </w:numPr>
              <w:overflowPunct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kern w:val="24"/>
              </w:rPr>
            </w:pPr>
            <w:r>
              <w:rPr>
                <w:bCs/>
              </w:rPr>
              <w:t>Discuss the CR scope and work split for demodulation performance tests.</w:t>
            </w:r>
          </w:p>
          <w:p w14:paraId="366EC301" w14:textId="77777777" w:rsidR="000366C0" w:rsidRPr="00026B86" w:rsidRDefault="000366C0" w:rsidP="000366C0">
            <w:pPr>
              <w:pStyle w:val="a6"/>
              <w:widowControl/>
              <w:numPr>
                <w:ilvl w:val="0"/>
                <w:numId w:val="37"/>
              </w:numPr>
              <w:overflowPunct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kern w:val="24"/>
              </w:rPr>
            </w:pPr>
            <w:r>
              <w:rPr>
                <w:bCs/>
              </w:rPr>
              <w:t xml:space="preserve">Continue to specify </w:t>
            </w:r>
            <w:r w:rsidRPr="00845B2F">
              <w:rPr>
                <w:bCs/>
              </w:rPr>
              <w:t>applicability of the tests under the TE-emulated channel model</w:t>
            </w:r>
          </w:p>
          <w:p w14:paraId="5388FE7D" w14:textId="23DE8B03" w:rsidR="008D78BB" w:rsidRPr="00B51153" w:rsidRDefault="008D78BB" w:rsidP="00CD4E44">
            <w:pPr>
              <w:pStyle w:val="a6"/>
              <w:widowControl/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679" w:firstLineChars="0" w:firstLine="0"/>
              <w:jc w:val="left"/>
              <w:textAlignment w:val="baseline"/>
              <w:rPr>
                <w:bCs/>
              </w:rPr>
            </w:pPr>
          </w:p>
        </w:tc>
      </w:tr>
      <w:tr w:rsidR="00146750" w:rsidRPr="00B51153" w14:paraId="1DEDEE0F" w14:textId="77777777" w:rsidTr="006F751E">
        <w:trPr>
          <w:trHeight w:val="83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3C5BFB3A" w14:textId="77777777" w:rsidR="00146750" w:rsidRPr="00146750" w:rsidRDefault="00146750" w:rsidP="00146750">
            <w:pPr>
              <w:rPr>
                <w:bCs/>
                <w:u w:val="single"/>
                <w:lang w:eastAsia="zh-CN"/>
              </w:rPr>
            </w:pPr>
            <w:r w:rsidRPr="00146750">
              <w:rPr>
                <w:bCs/>
                <w:u w:val="single"/>
                <w:lang w:eastAsia="zh-CN"/>
              </w:rPr>
              <w:lastRenderedPageBreak/>
              <w:t>October, 2025</w:t>
            </w:r>
          </w:p>
          <w:p w14:paraId="07F344C4" w14:textId="09673906" w:rsidR="00146750" w:rsidRPr="00146750" w:rsidRDefault="00146750" w:rsidP="00146750">
            <w:pPr>
              <w:tabs>
                <w:tab w:val="num" w:pos="720"/>
              </w:tabs>
              <w:rPr>
                <w:bCs/>
              </w:rPr>
            </w:pPr>
            <w:r w:rsidRPr="00146750">
              <w:rPr>
                <w:bCs/>
              </w:rPr>
              <w:t xml:space="preserve">RAN4#116bis 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3B6D33A1" w14:textId="77777777" w:rsidR="009B7731" w:rsidRPr="002043C2" w:rsidRDefault="009B7731" w:rsidP="009B7731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Less than 5MHz for NTN(Perf):</w:t>
            </w:r>
          </w:p>
          <w:p w14:paraId="6382E83B" w14:textId="67A92E59" w:rsidR="00A46FC1" w:rsidRDefault="00A46FC1" w:rsidP="00A46FC1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r>
              <w:rPr>
                <w:rFonts w:eastAsiaTheme="minorEastAsia"/>
              </w:rPr>
              <w:t>Further d</w:t>
            </w:r>
            <w:r w:rsidRPr="00474017">
              <w:rPr>
                <w:rFonts w:eastAsiaTheme="minorEastAsia"/>
              </w:rPr>
              <w:t>iscuss UE and SAN performance requirements</w:t>
            </w:r>
            <w:r>
              <w:rPr>
                <w:rFonts w:eastAsiaTheme="minorEastAsia"/>
              </w:rPr>
              <w:t>.</w:t>
            </w:r>
          </w:p>
          <w:p w14:paraId="1C7DF3F5" w14:textId="1651B96D" w:rsidR="00A46FC1" w:rsidRPr="00A46FC1" w:rsidRDefault="00A46FC1" w:rsidP="009B7731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r>
              <w:t>A</w:t>
            </w:r>
            <w:r>
              <w:rPr>
                <w:rFonts w:hint="eastAsia"/>
              </w:rPr>
              <w:t>lign</w:t>
            </w:r>
            <w:r>
              <w:t xml:space="preserve"> the</w:t>
            </w:r>
            <w:r>
              <w:rPr>
                <w:rFonts w:hint="eastAsia"/>
              </w:rPr>
              <w:t xml:space="preserve"> simulation results</w:t>
            </w:r>
            <w:r>
              <w:t xml:space="preserve"> </w:t>
            </w:r>
            <w:r>
              <w:rPr>
                <w:rFonts w:hint="eastAsia"/>
              </w:rPr>
              <w:t xml:space="preserve">based on </w:t>
            </w:r>
            <w:r>
              <w:t>the agreed simulation assumptions.</w:t>
            </w:r>
          </w:p>
          <w:p w14:paraId="67627304" w14:textId="6063FB60" w:rsidR="009B7731" w:rsidRPr="00A46FC1" w:rsidRDefault="00A46FC1" w:rsidP="009B7731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r>
              <w:t>Discuss and agree on the</w:t>
            </w:r>
            <w:r w:rsidRPr="005737ED">
              <w:rPr>
                <w:rFonts w:hint="eastAsia"/>
              </w:rPr>
              <w:t xml:space="preserve"> CR for </w:t>
            </w:r>
            <w:r w:rsidRPr="00474017">
              <w:rPr>
                <w:rFonts w:eastAsiaTheme="minorEastAsia"/>
              </w:rPr>
              <w:t xml:space="preserve">UE and SAN </w:t>
            </w:r>
            <w:r w:rsidRPr="005737ED">
              <w:t>performance</w:t>
            </w:r>
            <w:r>
              <w:rPr>
                <w:rFonts w:hint="eastAsia"/>
              </w:rPr>
              <w:t xml:space="preserve"> requirements</w:t>
            </w:r>
            <w:r>
              <w:t>.</w:t>
            </w:r>
          </w:p>
          <w:p w14:paraId="46E33DE3" w14:textId="77777777" w:rsidR="009B7731" w:rsidRPr="00D9611F" w:rsidRDefault="009B7731" w:rsidP="009B7731">
            <w:pPr>
              <w:rPr>
                <w:b/>
              </w:rPr>
            </w:pPr>
            <w:r w:rsidRPr="00D9611F">
              <w:rPr>
                <w:b/>
              </w:rPr>
              <w:t>NTN testing for NGSO</w:t>
            </w:r>
            <w:r>
              <w:rPr>
                <w:b/>
              </w:rPr>
              <w:t xml:space="preserve"> (Perf):</w:t>
            </w:r>
          </w:p>
          <w:p w14:paraId="16CA1AB7" w14:textId="77777777" w:rsidR="009B7731" w:rsidRPr="00026B86" w:rsidRDefault="009B7731" w:rsidP="009B7731">
            <w:pPr>
              <w:pStyle w:val="a6"/>
              <w:widowControl/>
              <w:numPr>
                <w:ilvl w:val="0"/>
                <w:numId w:val="37"/>
              </w:numPr>
              <w:overflowPunct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kern w:val="24"/>
              </w:rPr>
            </w:pPr>
            <w:r>
              <w:rPr>
                <w:bCs/>
              </w:rPr>
              <w:t>Continue to specify</w:t>
            </w:r>
            <w:r>
              <w:t xml:space="preserve"> </w:t>
            </w:r>
            <w:r w:rsidRPr="00673EFC">
              <w:rPr>
                <w:bCs/>
              </w:rPr>
              <w:t xml:space="preserve">UE RRM performance test of uplink timing for NGSO for NR-NTN and IoT-NTN in the FR1-NTN bands and the corresponding LTE bands based on the </w:t>
            </w:r>
            <w:r>
              <w:rPr>
                <w:bCs/>
              </w:rPr>
              <w:t>concluded</w:t>
            </w:r>
            <w:r w:rsidRPr="00673EFC">
              <w:rPr>
                <w:bCs/>
              </w:rPr>
              <w:t xml:space="preserve"> model</w:t>
            </w:r>
          </w:p>
          <w:p w14:paraId="626F8B83" w14:textId="77777777" w:rsidR="009B7731" w:rsidRPr="00673EFC" w:rsidRDefault="009B7731" w:rsidP="009B7731">
            <w:pPr>
              <w:pStyle w:val="a6"/>
              <w:widowControl/>
              <w:numPr>
                <w:ilvl w:val="1"/>
                <w:numId w:val="37"/>
              </w:numPr>
              <w:overflowPunct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kern w:val="24"/>
              </w:rPr>
            </w:pPr>
            <w:r>
              <w:rPr>
                <w:bCs/>
              </w:rPr>
              <w:t>Discuss the CR scope and work split for RRM performance tests.</w:t>
            </w:r>
          </w:p>
          <w:p w14:paraId="6C4800CC" w14:textId="77777777" w:rsidR="009B7731" w:rsidRPr="00026B86" w:rsidRDefault="009B7731" w:rsidP="009B7731">
            <w:pPr>
              <w:pStyle w:val="a6"/>
              <w:widowControl/>
              <w:numPr>
                <w:ilvl w:val="0"/>
                <w:numId w:val="37"/>
              </w:numPr>
              <w:overflowPunct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kern w:val="24"/>
              </w:rPr>
            </w:pPr>
            <w:r>
              <w:rPr>
                <w:bCs/>
              </w:rPr>
              <w:t xml:space="preserve">Continue to specify </w:t>
            </w:r>
            <w:r w:rsidRPr="00673EFC">
              <w:rPr>
                <w:bCs/>
              </w:rPr>
              <w:t xml:space="preserve">UE demodulation performance requirement(s) of PDSCH for NGSO for NR-NTN and IoT-NTN in the FR1-NTN bands and the corresponding LTE bands based on the </w:t>
            </w:r>
            <w:r>
              <w:rPr>
                <w:bCs/>
              </w:rPr>
              <w:t>concluded</w:t>
            </w:r>
            <w:r w:rsidRPr="00673EFC">
              <w:rPr>
                <w:bCs/>
              </w:rPr>
              <w:t xml:space="preserve"> channel model</w:t>
            </w:r>
          </w:p>
          <w:p w14:paraId="215374A4" w14:textId="77777777" w:rsidR="009B7731" w:rsidRPr="00026B86" w:rsidRDefault="009B7731" w:rsidP="009B7731">
            <w:pPr>
              <w:pStyle w:val="a6"/>
              <w:widowControl/>
              <w:numPr>
                <w:ilvl w:val="1"/>
                <w:numId w:val="37"/>
              </w:numPr>
              <w:overflowPunct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kern w:val="24"/>
              </w:rPr>
            </w:pPr>
            <w:r>
              <w:rPr>
                <w:bCs/>
              </w:rPr>
              <w:t>Discuss the CR scope and work split for demodulation performance tests.</w:t>
            </w:r>
          </w:p>
          <w:p w14:paraId="19AE8C06" w14:textId="77777777" w:rsidR="009B7731" w:rsidRPr="00026B86" w:rsidRDefault="009B7731" w:rsidP="009B7731">
            <w:pPr>
              <w:pStyle w:val="a6"/>
              <w:widowControl/>
              <w:numPr>
                <w:ilvl w:val="0"/>
                <w:numId w:val="37"/>
              </w:numPr>
              <w:overflowPunct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kern w:val="24"/>
              </w:rPr>
            </w:pPr>
            <w:r>
              <w:rPr>
                <w:bCs/>
              </w:rPr>
              <w:t xml:space="preserve">Continue to specify </w:t>
            </w:r>
            <w:r w:rsidRPr="00845B2F">
              <w:rPr>
                <w:bCs/>
              </w:rPr>
              <w:t>applicability of the tests under the TE-emulated channel model</w:t>
            </w:r>
          </w:p>
          <w:p w14:paraId="0CCFE0C0" w14:textId="714BC407" w:rsidR="00146750" w:rsidRPr="00B51153" w:rsidRDefault="00146750" w:rsidP="009B7731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</w:pPr>
          </w:p>
        </w:tc>
      </w:tr>
      <w:tr w:rsidR="00146750" w:rsidRPr="00B51153" w14:paraId="1B56B4F0" w14:textId="77777777" w:rsidTr="006F751E">
        <w:trPr>
          <w:trHeight w:val="604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2689FE23" w14:textId="77777777" w:rsidR="00146750" w:rsidRPr="00146750" w:rsidRDefault="00146750" w:rsidP="00146750">
            <w:pPr>
              <w:rPr>
                <w:bCs/>
                <w:u w:val="single"/>
                <w:lang w:eastAsia="zh-CN"/>
              </w:rPr>
            </w:pPr>
            <w:r w:rsidRPr="00146750">
              <w:rPr>
                <w:bCs/>
                <w:u w:val="single"/>
                <w:lang w:eastAsia="zh-CN"/>
              </w:rPr>
              <w:t>November, 2025</w:t>
            </w:r>
          </w:p>
          <w:p w14:paraId="63B0EB04" w14:textId="58034B82" w:rsidR="00146750" w:rsidRPr="00146750" w:rsidRDefault="00146750" w:rsidP="00146750">
            <w:pPr>
              <w:rPr>
                <w:bCs/>
              </w:rPr>
            </w:pPr>
            <w:r w:rsidRPr="00146750">
              <w:rPr>
                <w:bCs/>
              </w:rPr>
              <w:t>RAN4#117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583E90DA" w14:textId="77777777" w:rsidR="009B7731" w:rsidRPr="002043C2" w:rsidRDefault="009B7731" w:rsidP="009B7731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Less than 5MHz for NTN(Perf):</w:t>
            </w:r>
          </w:p>
          <w:p w14:paraId="0B2C14E3" w14:textId="21F9E67D" w:rsidR="00A46FC1" w:rsidRDefault="00A46FC1" w:rsidP="00A46FC1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r>
              <w:rPr>
                <w:rFonts w:eastAsiaTheme="minorEastAsia"/>
              </w:rPr>
              <w:t>Further d</w:t>
            </w:r>
            <w:r w:rsidRPr="00474017">
              <w:rPr>
                <w:rFonts w:eastAsiaTheme="minorEastAsia"/>
              </w:rPr>
              <w:t>iscuss UE and SAN performance requirements</w:t>
            </w:r>
            <w:r>
              <w:rPr>
                <w:rFonts w:eastAsiaTheme="minorEastAsia"/>
              </w:rPr>
              <w:t>.</w:t>
            </w:r>
          </w:p>
          <w:p w14:paraId="3529FF2A" w14:textId="77777777" w:rsidR="00A46FC1" w:rsidRPr="00A46FC1" w:rsidRDefault="00A46FC1" w:rsidP="00A46FC1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r>
              <w:t>A</w:t>
            </w:r>
            <w:r>
              <w:rPr>
                <w:rFonts w:hint="eastAsia"/>
              </w:rPr>
              <w:t>lign</w:t>
            </w:r>
            <w:r>
              <w:t xml:space="preserve"> the</w:t>
            </w:r>
            <w:r>
              <w:rPr>
                <w:rFonts w:hint="eastAsia"/>
              </w:rPr>
              <w:t xml:space="preserve"> simulation results</w:t>
            </w:r>
            <w:r>
              <w:t xml:space="preserve"> </w:t>
            </w:r>
            <w:r>
              <w:rPr>
                <w:rFonts w:hint="eastAsia"/>
              </w:rPr>
              <w:t xml:space="preserve">based on </w:t>
            </w:r>
            <w:r>
              <w:t>the agreed simulation assumptions</w:t>
            </w:r>
          </w:p>
          <w:p w14:paraId="272EB8AA" w14:textId="0B0C085A" w:rsidR="00A46FC1" w:rsidRPr="00A46FC1" w:rsidRDefault="00A46FC1" w:rsidP="00A46FC1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r>
              <w:t>Discuss and agree on the</w:t>
            </w:r>
            <w:r w:rsidRPr="005737ED">
              <w:rPr>
                <w:rFonts w:hint="eastAsia"/>
              </w:rPr>
              <w:t xml:space="preserve"> CR for </w:t>
            </w:r>
            <w:r w:rsidRPr="00474017">
              <w:rPr>
                <w:rFonts w:eastAsiaTheme="minorEastAsia"/>
              </w:rPr>
              <w:t xml:space="preserve">UE and SAN </w:t>
            </w:r>
            <w:r w:rsidRPr="005737ED">
              <w:t>performance</w:t>
            </w:r>
            <w:r>
              <w:rPr>
                <w:rFonts w:hint="eastAsia"/>
              </w:rPr>
              <w:t xml:space="preserve"> requirements</w:t>
            </w:r>
          </w:p>
          <w:p w14:paraId="7347F0C1" w14:textId="77777777" w:rsidR="009B7731" w:rsidRPr="00A46FC1" w:rsidRDefault="009B7731" w:rsidP="009B7731">
            <w:pPr>
              <w:rPr>
                <w:rFonts w:eastAsiaTheme="minorEastAsia"/>
                <w:b/>
                <w:bCs/>
                <w:lang w:val="en-US" w:eastAsia="zh-CN"/>
              </w:rPr>
            </w:pPr>
          </w:p>
          <w:p w14:paraId="29EC1C18" w14:textId="77777777" w:rsidR="009B7731" w:rsidRPr="00D9611F" w:rsidRDefault="009B7731" w:rsidP="009B7731">
            <w:pPr>
              <w:rPr>
                <w:b/>
              </w:rPr>
            </w:pPr>
            <w:r w:rsidRPr="00D9611F">
              <w:rPr>
                <w:b/>
              </w:rPr>
              <w:t>NTN testing for NGSO</w:t>
            </w:r>
            <w:r>
              <w:rPr>
                <w:b/>
              </w:rPr>
              <w:t xml:space="preserve"> (Perf):</w:t>
            </w:r>
          </w:p>
          <w:p w14:paraId="61FE817C" w14:textId="77777777" w:rsidR="009B7731" w:rsidRPr="00026B86" w:rsidRDefault="009B7731" w:rsidP="009B7731">
            <w:pPr>
              <w:pStyle w:val="a6"/>
              <w:widowControl/>
              <w:numPr>
                <w:ilvl w:val="0"/>
                <w:numId w:val="37"/>
              </w:numPr>
              <w:overflowPunct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kern w:val="24"/>
              </w:rPr>
            </w:pPr>
            <w:r>
              <w:rPr>
                <w:bCs/>
              </w:rPr>
              <w:t>Continue to specify</w:t>
            </w:r>
            <w:r>
              <w:t xml:space="preserve"> </w:t>
            </w:r>
            <w:r w:rsidRPr="00673EFC">
              <w:rPr>
                <w:bCs/>
              </w:rPr>
              <w:t xml:space="preserve">UE RRM performance test of uplink timing for NGSO for NR-NTN and IoT-NTN in the FR1-NTN bands and the corresponding LTE bands based on the </w:t>
            </w:r>
            <w:r>
              <w:rPr>
                <w:bCs/>
              </w:rPr>
              <w:t>concluded</w:t>
            </w:r>
            <w:r w:rsidRPr="00673EFC">
              <w:rPr>
                <w:bCs/>
              </w:rPr>
              <w:t xml:space="preserve"> model</w:t>
            </w:r>
          </w:p>
          <w:p w14:paraId="7BBA57CC" w14:textId="4C0D6158" w:rsidR="009B7731" w:rsidRPr="00673EFC" w:rsidRDefault="009B7731" w:rsidP="009B7731">
            <w:pPr>
              <w:pStyle w:val="a6"/>
              <w:widowControl/>
              <w:numPr>
                <w:ilvl w:val="1"/>
                <w:numId w:val="37"/>
              </w:numPr>
              <w:overflowPunct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kern w:val="24"/>
              </w:rPr>
            </w:pPr>
            <w:r>
              <w:rPr>
                <w:bCs/>
              </w:rPr>
              <w:t>Start to endorse draft CRs and continue discussing remaining points.</w:t>
            </w:r>
          </w:p>
          <w:p w14:paraId="36C72093" w14:textId="77777777" w:rsidR="009B7731" w:rsidRPr="00026B86" w:rsidRDefault="009B7731" w:rsidP="009B7731">
            <w:pPr>
              <w:pStyle w:val="a6"/>
              <w:widowControl/>
              <w:numPr>
                <w:ilvl w:val="0"/>
                <w:numId w:val="37"/>
              </w:numPr>
              <w:overflowPunct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kern w:val="24"/>
              </w:rPr>
            </w:pPr>
            <w:r>
              <w:rPr>
                <w:bCs/>
              </w:rPr>
              <w:t xml:space="preserve">Continue to specify </w:t>
            </w:r>
            <w:r w:rsidRPr="00673EFC">
              <w:rPr>
                <w:bCs/>
              </w:rPr>
              <w:t xml:space="preserve">UE demodulation performance requirement(s) of PDSCH for NGSO for NR-NTN and IoT-NTN in the FR1-NTN bands and the corresponding LTE bands based on the </w:t>
            </w:r>
            <w:r>
              <w:rPr>
                <w:bCs/>
              </w:rPr>
              <w:t>concluded</w:t>
            </w:r>
            <w:r w:rsidRPr="00673EFC">
              <w:rPr>
                <w:bCs/>
              </w:rPr>
              <w:t xml:space="preserve"> channel model</w:t>
            </w:r>
          </w:p>
          <w:p w14:paraId="10397DCC" w14:textId="085264A3" w:rsidR="009B7731" w:rsidRPr="00026B86" w:rsidRDefault="009B7731" w:rsidP="009B7731">
            <w:pPr>
              <w:pStyle w:val="a6"/>
              <w:widowControl/>
              <w:numPr>
                <w:ilvl w:val="1"/>
                <w:numId w:val="37"/>
              </w:numPr>
              <w:overflowPunct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kern w:val="24"/>
              </w:rPr>
            </w:pPr>
            <w:r>
              <w:rPr>
                <w:bCs/>
              </w:rPr>
              <w:t>Start to endorse draft CRs and continue discussing remaining points..</w:t>
            </w:r>
          </w:p>
          <w:p w14:paraId="089BBF26" w14:textId="77777777" w:rsidR="009B7731" w:rsidRPr="00026B86" w:rsidRDefault="009B7731" w:rsidP="009B7731">
            <w:pPr>
              <w:pStyle w:val="a6"/>
              <w:widowControl/>
              <w:numPr>
                <w:ilvl w:val="0"/>
                <w:numId w:val="37"/>
              </w:numPr>
              <w:overflowPunct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kern w:val="24"/>
              </w:rPr>
            </w:pPr>
            <w:r>
              <w:rPr>
                <w:bCs/>
              </w:rPr>
              <w:t xml:space="preserve">Continue to specify </w:t>
            </w:r>
            <w:r w:rsidRPr="00845B2F">
              <w:rPr>
                <w:bCs/>
              </w:rPr>
              <w:t>applicability of the tests under the TE-emulated channel model</w:t>
            </w:r>
          </w:p>
          <w:p w14:paraId="6A961955" w14:textId="02AC3403" w:rsidR="00146750" w:rsidRPr="00B51153" w:rsidRDefault="00146750" w:rsidP="009B7731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</w:pPr>
          </w:p>
        </w:tc>
      </w:tr>
      <w:tr w:rsidR="00146750" w:rsidRPr="00B12E89" w14:paraId="76AB43A4" w14:textId="77777777" w:rsidTr="006F751E">
        <w:trPr>
          <w:trHeight w:val="54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458138DF" w14:textId="77777777" w:rsidR="00146750" w:rsidRPr="00146750" w:rsidRDefault="00146750" w:rsidP="00146750">
            <w:pPr>
              <w:rPr>
                <w:bCs/>
                <w:u w:val="single"/>
                <w:lang w:eastAsia="zh-CN"/>
              </w:rPr>
            </w:pPr>
            <w:r w:rsidRPr="00146750">
              <w:rPr>
                <w:bCs/>
                <w:u w:val="single"/>
                <w:lang w:eastAsia="zh-CN"/>
              </w:rPr>
              <w:t>January, 2026</w:t>
            </w:r>
          </w:p>
          <w:p w14:paraId="7BC518E4" w14:textId="11749A23" w:rsidR="00146750" w:rsidRPr="00146750" w:rsidRDefault="00146750" w:rsidP="00146750">
            <w:pPr>
              <w:rPr>
                <w:bCs/>
                <w:lang w:eastAsia="zh-CN"/>
              </w:rPr>
            </w:pPr>
            <w:r w:rsidRPr="00146750">
              <w:rPr>
                <w:bCs/>
              </w:rPr>
              <w:t>RAN4#118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5A00C595" w14:textId="77777777" w:rsidR="009B7731" w:rsidRPr="002043C2" w:rsidRDefault="009B7731" w:rsidP="009B7731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Less than 5MHz for NTN(Perf):</w:t>
            </w:r>
          </w:p>
          <w:p w14:paraId="179D2252" w14:textId="22DE5C37" w:rsidR="00A46FC1" w:rsidRPr="00A46FC1" w:rsidRDefault="00A46FC1" w:rsidP="00A46FC1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r w:rsidRPr="00A46FC1">
              <w:rPr>
                <w:rFonts w:eastAsiaTheme="minorEastAsia"/>
              </w:rPr>
              <w:t>Agree on the</w:t>
            </w:r>
            <w:r w:rsidRPr="00A46FC1">
              <w:rPr>
                <w:rFonts w:eastAsiaTheme="minorEastAsia" w:hint="eastAsia"/>
              </w:rPr>
              <w:t xml:space="preserve"> CR for </w:t>
            </w:r>
            <w:r>
              <w:rPr>
                <w:rFonts w:eastAsiaTheme="minorEastAsia"/>
              </w:rPr>
              <w:t>UE and SAN</w:t>
            </w:r>
            <w:r w:rsidRPr="00A46FC1">
              <w:rPr>
                <w:rFonts w:eastAsiaTheme="minorEastAsia" w:hint="eastAsia"/>
              </w:rPr>
              <w:t xml:space="preserve"> </w:t>
            </w:r>
            <w:r w:rsidRPr="00A46FC1">
              <w:rPr>
                <w:rFonts w:eastAsiaTheme="minorEastAsia"/>
              </w:rPr>
              <w:t>performance</w:t>
            </w:r>
            <w:r w:rsidRPr="00A46FC1">
              <w:rPr>
                <w:rFonts w:eastAsiaTheme="minorEastAsia" w:hint="eastAsia"/>
              </w:rPr>
              <w:t xml:space="preserve"> requirements</w:t>
            </w:r>
            <w:r>
              <w:rPr>
                <w:rFonts w:eastAsiaTheme="minorEastAsia"/>
              </w:rPr>
              <w:t>.</w:t>
            </w:r>
          </w:p>
          <w:p w14:paraId="023A6C19" w14:textId="3A37A810" w:rsidR="00A46FC1" w:rsidRPr="00A46FC1" w:rsidRDefault="00A46FC1" w:rsidP="00A46FC1">
            <w:pPr>
              <w:pStyle w:val="a6"/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r w:rsidRPr="00A46FC1">
              <w:rPr>
                <w:rFonts w:eastAsiaTheme="minorEastAsia"/>
              </w:rPr>
              <w:t>F</w:t>
            </w:r>
            <w:r w:rsidRPr="00A46FC1">
              <w:rPr>
                <w:rFonts w:eastAsiaTheme="minorEastAsia" w:hint="eastAsia"/>
              </w:rPr>
              <w:t xml:space="preserve">inalize </w:t>
            </w:r>
            <w:r>
              <w:rPr>
                <w:rFonts w:eastAsiaTheme="minorEastAsia"/>
              </w:rPr>
              <w:t>UE and SAN</w:t>
            </w:r>
            <w:r w:rsidRPr="00A46FC1">
              <w:rPr>
                <w:rFonts w:eastAsiaTheme="minorEastAsia" w:hint="eastAsia"/>
              </w:rPr>
              <w:t xml:space="preserve"> performance requirements.</w:t>
            </w:r>
          </w:p>
          <w:p w14:paraId="6AA8C87B" w14:textId="77777777" w:rsidR="009B7731" w:rsidRPr="00A46FC1" w:rsidRDefault="009B7731" w:rsidP="009B7731">
            <w:pPr>
              <w:rPr>
                <w:rFonts w:eastAsiaTheme="minorEastAsia"/>
                <w:b/>
                <w:bCs/>
                <w:lang w:eastAsia="zh-CN"/>
              </w:rPr>
            </w:pPr>
          </w:p>
          <w:p w14:paraId="68201157" w14:textId="77777777" w:rsidR="009B7731" w:rsidRPr="00D9611F" w:rsidRDefault="009B7731" w:rsidP="009B7731">
            <w:pPr>
              <w:rPr>
                <w:b/>
              </w:rPr>
            </w:pPr>
            <w:r w:rsidRPr="00D9611F">
              <w:rPr>
                <w:b/>
              </w:rPr>
              <w:t>NTN testing for NGSO</w:t>
            </w:r>
            <w:r>
              <w:rPr>
                <w:b/>
              </w:rPr>
              <w:t xml:space="preserve"> (Perf):</w:t>
            </w:r>
          </w:p>
          <w:p w14:paraId="31461DB5" w14:textId="3C2095C7" w:rsidR="009B7731" w:rsidRPr="00026B86" w:rsidRDefault="009B7731" w:rsidP="009B7731">
            <w:pPr>
              <w:pStyle w:val="a6"/>
              <w:widowControl/>
              <w:numPr>
                <w:ilvl w:val="0"/>
                <w:numId w:val="37"/>
              </w:numPr>
              <w:overflowPunct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kern w:val="24"/>
              </w:rPr>
            </w:pPr>
            <w:r>
              <w:rPr>
                <w:bCs/>
              </w:rPr>
              <w:t>Finalize specify</w:t>
            </w:r>
            <w:r>
              <w:t xml:space="preserve"> </w:t>
            </w:r>
            <w:r w:rsidRPr="00673EFC">
              <w:rPr>
                <w:bCs/>
              </w:rPr>
              <w:t xml:space="preserve">UE RRM performance test of uplink timing for NGSO for NR-NTN and IoT-NTN in the FR1-NTN bands and the corresponding LTE bands based on the </w:t>
            </w:r>
            <w:r>
              <w:rPr>
                <w:bCs/>
              </w:rPr>
              <w:t>concluded</w:t>
            </w:r>
            <w:r w:rsidRPr="00673EFC">
              <w:rPr>
                <w:bCs/>
              </w:rPr>
              <w:t xml:space="preserve"> model</w:t>
            </w:r>
          </w:p>
          <w:p w14:paraId="69EE8031" w14:textId="2C08409B" w:rsidR="009B7731" w:rsidRPr="00673EFC" w:rsidRDefault="009B7731" w:rsidP="009B7731">
            <w:pPr>
              <w:pStyle w:val="a6"/>
              <w:widowControl/>
              <w:numPr>
                <w:ilvl w:val="1"/>
                <w:numId w:val="37"/>
              </w:numPr>
              <w:overflowPunct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kern w:val="24"/>
              </w:rPr>
            </w:pPr>
            <w:r>
              <w:rPr>
                <w:bCs/>
              </w:rPr>
              <w:t>Endorse all draft CRs and agree on big CR for RRM performance tests.</w:t>
            </w:r>
          </w:p>
          <w:p w14:paraId="7DB8D707" w14:textId="491ECEB5" w:rsidR="009B7731" w:rsidRPr="00026B86" w:rsidRDefault="009B7731" w:rsidP="009B7731">
            <w:pPr>
              <w:pStyle w:val="a6"/>
              <w:widowControl/>
              <w:numPr>
                <w:ilvl w:val="0"/>
                <w:numId w:val="37"/>
              </w:numPr>
              <w:overflowPunct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kern w:val="24"/>
              </w:rPr>
            </w:pPr>
            <w:r>
              <w:rPr>
                <w:bCs/>
              </w:rPr>
              <w:t xml:space="preserve">Finalize specify </w:t>
            </w:r>
            <w:r w:rsidRPr="00673EFC">
              <w:rPr>
                <w:bCs/>
              </w:rPr>
              <w:t xml:space="preserve">UE demodulation performance requirement(s) of PDSCH for NGSO for NR-NTN and IoT-NTN in the FR1-NTN bands and the corresponding LTE bands based on the </w:t>
            </w:r>
            <w:r>
              <w:rPr>
                <w:bCs/>
              </w:rPr>
              <w:t>concluded</w:t>
            </w:r>
            <w:r w:rsidRPr="00673EFC">
              <w:rPr>
                <w:bCs/>
              </w:rPr>
              <w:t xml:space="preserve"> channel model</w:t>
            </w:r>
          </w:p>
          <w:p w14:paraId="371E11B8" w14:textId="7E3EA2D6" w:rsidR="009B7731" w:rsidRPr="00026B86" w:rsidRDefault="009B7731" w:rsidP="009B7731">
            <w:pPr>
              <w:pStyle w:val="a6"/>
              <w:widowControl/>
              <w:numPr>
                <w:ilvl w:val="1"/>
                <w:numId w:val="37"/>
              </w:numPr>
              <w:overflowPunct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kern w:val="24"/>
              </w:rPr>
            </w:pPr>
            <w:r>
              <w:rPr>
                <w:bCs/>
              </w:rPr>
              <w:t>Endorse all draft CRs and agree on big CR for demodulation performance tests.</w:t>
            </w:r>
          </w:p>
          <w:p w14:paraId="179A8228" w14:textId="2D045285" w:rsidR="009B7731" w:rsidRPr="00026B86" w:rsidRDefault="009B7731" w:rsidP="009B7731">
            <w:pPr>
              <w:pStyle w:val="a6"/>
              <w:widowControl/>
              <w:numPr>
                <w:ilvl w:val="0"/>
                <w:numId w:val="37"/>
              </w:numPr>
              <w:overflowPunct w:val="0"/>
              <w:adjustRightInd w:val="0"/>
              <w:spacing w:before="0" w:line="240" w:lineRule="auto"/>
              <w:ind w:firstLineChars="0"/>
              <w:contextualSpacing/>
              <w:jc w:val="left"/>
              <w:textAlignment w:val="baseline"/>
              <w:rPr>
                <w:kern w:val="24"/>
              </w:rPr>
            </w:pPr>
            <w:r>
              <w:rPr>
                <w:bCs/>
              </w:rPr>
              <w:lastRenderedPageBreak/>
              <w:t xml:space="preserve">Finalize specify </w:t>
            </w:r>
            <w:r w:rsidRPr="00845B2F">
              <w:rPr>
                <w:bCs/>
              </w:rPr>
              <w:t>applicability of the tests under the TE-emulated channel model</w:t>
            </w:r>
          </w:p>
          <w:p w14:paraId="3EDE713F" w14:textId="2354071F" w:rsidR="00146750" w:rsidRPr="009B7731" w:rsidRDefault="00146750" w:rsidP="009B7731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color w:val="A6A6A6" w:themeColor="background1" w:themeShade="A6"/>
              </w:rPr>
            </w:pPr>
          </w:p>
        </w:tc>
      </w:tr>
    </w:tbl>
    <w:p w14:paraId="7361114D" w14:textId="77777777" w:rsidR="002D7346" w:rsidRDefault="002D7346" w:rsidP="002D7346">
      <w:pPr>
        <w:spacing w:after="0"/>
        <w:rPr>
          <w:lang w:val="en-US" w:eastAsia="fi-FI"/>
        </w:rPr>
      </w:pPr>
    </w:p>
    <w:p w14:paraId="6DE1A723" w14:textId="77777777" w:rsidR="002D7346" w:rsidRPr="00D64FA5" w:rsidRDefault="002D7346" w:rsidP="002D7346">
      <w:pPr>
        <w:pStyle w:val="1"/>
        <w:jc w:val="both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</w:r>
      <w:r w:rsidRPr="00D64FA5">
        <w:rPr>
          <w:lang w:val="en-US"/>
        </w:rPr>
        <w:t>Conclusion</w:t>
      </w:r>
    </w:p>
    <w:p w14:paraId="04D5E6C6" w14:textId="6719B389" w:rsidR="002D7346" w:rsidRDefault="002D7346" w:rsidP="002D7346">
      <w:pPr>
        <w:rPr>
          <w:lang w:eastAsia="ja-JP"/>
        </w:rPr>
      </w:pPr>
      <w:r>
        <w:rPr>
          <w:rFonts w:hint="eastAsia"/>
          <w:lang w:eastAsia="ja-JP"/>
        </w:rPr>
        <w:t xml:space="preserve">For </w:t>
      </w:r>
      <w:r w:rsidR="005A1E3F">
        <w:rPr>
          <w:lang w:eastAsia="ja-JP"/>
        </w:rPr>
        <w:t>th</w:t>
      </w:r>
      <w:r w:rsidR="005A1E3F">
        <w:rPr>
          <w:rFonts w:hint="eastAsia"/>
          <w:lang w:eastAsia="zh-CN"/>
        </w:rPr>
        <w:t>is</w:t>
      </w:r>
      <w:r>
        <w:rPr>
          <w:lang w:eastAsia="ja-JP"/>
        </w:rPr>
        <w:t xml:space="preserve"> </w:t>
      </w:r>
      <w:r w:rsidRPr="008D5C39">
        <w:rPr>
          <w:rFonts w:hint="eastAsia"/>
        </w:rPr>
        <w:t>work</w:t>
      </w:r>
      <w:r>
        <w:t xml:space="preserve"> </w:t>
      </w:r>
      <w:r w:rsidRPr="008D5C39">
        <w:rPr>
          <w:rFonts w:hint="eastAsia"/>
        </w:rPr>
        <w:t>plan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of </w:t>
      </w:r>
      <w:r w:rsidR="005A1E3F" w:rsidRPr="005A1E3F">
        <w:rPr>
          <w:bCs/>
        </w:rPr>
        <w:t>Enhanced requirements and conductive test methodology for NR NTN and IoT NTN</w:t>
      </w:r>
      <w:r>
        <w:rPr>
          <w:rFonts w:hint="eastAsia"/>
          <w:lang w:eastAsia="ja-JP"/>
        </w:rPr>
        <w:t>, w</w:t>
      </w:r>
      <w:r>
        <w:t xml:space="preserve">e propose </w:t>
      </w:r>
      <w:r>
        <w:rPr>
          <w:rFonts w:hint="eastAsia"/>
          <w:lang w:eastAsia="ja-JP"/>
        </w:rPr>
        <w:t>the following</w:t>
      </w:r>
      <w:r>
        <w:t>.</w:t>
      </w:r>
    </w:p>
    <w:p w14:paraId="1D02F38D" w14:textId="12C8A2FB" w:rsidR="002D7346" w:rsidRPr="00E66F77" w:rsidRDefault="002D7346" w:rsidP="002D7346">
      <w:pPr>
        <w:jc w:val="both"/>
        <w:rPr>
          <w:lang w:val="en-US" w:eastAsia="ja-JP"/>
        </w:rPr>
      </w:pPr>
      <w:r w:rsidRPr="00E66F77">
        <w:rPr>
          <w:b/>
        </w:rPr>
        <w:t>Proposa</w:t>
      </w:r>
      <w:r w:rsidRPr="00E66F77">
        <w:rPr>
          <w:rFonts w:hint="eastAsia"/>
          <w:b/>
          <w:lang w:eastAsia="ja-JP"/>
        </w:rPr>
        <w:t>l</w:t>
      </w:r>
      <w:r w:rsidR="00E66F77">
        <w:rPr>
          <w:b/>
          <w:lang w:eastAsia="ja-JP"/>
        </w:rPr>
        <w:t xml:space="preserve"> 1</w:t>
      </w:r>
      <w:r w:rsidRPr="00E66F77">
        <w:rPr>
          <w:b/>
        </w:rPr>
        <w:t xml:space="preserve">: </w:t>
      </w:r>
      <w:r w:rsidR="007E6EA5">
        <w:rPr>
          <w:b/>
        </w:rPr>
        <w:t>Agree on this work plan</w:t>
      </w:r>
      <w:r w:rsidRPr="00E66F77">
        <w:rPr>
          <w:b/>
        </w:rPr>
        <w:t>.</w:t>
      </w:r>
    </w:p>
    <w:p w14:paraId="154635DA" w14:textId="77777777" w:rsidR="002D7346" w:rsidRPr="0042663F" w:rsidRDefault="002D7346" w:rsidP="002D7346">
      <w:pPr>
        <w:pStyle w:val="1"/>
        <w:jc w:val="both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</w:r>
      <w:r w:rsidRPr="0042663F">
        <w:rPr>
          <w:lang w:val="en-US"/>
        </w:rPr>
        <w:t>Reference</w:t>
      </w:r>
    </w:p>
    <w:p w14:paraId="418CA691" w14:textId="77777777" w:rsidR="002D7346" w:rsidRPr="00A67306" w:rsidRDefault="002D7346" w:rsidP="002D7346">
      <w:pPr>
        <w:rPr>
          <w:sz w:val="18"/>
          <w:szCs w:val="18"/>
          <w:lang w:val="en-US" w:eastAsia="zh-CN"/>
        </w:rPr>
      </w:pPr>
      <w:r w:rsidRPr="00A67306">
        <w:rPr>
          <w:sz w:val="18"/>
          <w:szCs w:val="18"/>
          <w:lang w:val="en-US" w:eastAsia="zh-CN"/>
        </w:rPr>
        <w:t>[1] R</w:t>
      </w:r>
      <w:r w:rsidRPr="00A67306">
        <w:rPr>
          <w:rFonts w:hint="eastAsia"/>
          <w:sz w:val="18"/>
          <w:szCs w:val="18"/>
          <w:lang w:val="en-US" w:eastAsia="zh-CN"/>
        </w:rPr>
        <w:t>P</w:t>
      </w:r>
      <w:r w:rsidRPr="00A67306">
        <w:rPr>
          <w:sz w:val="18"/>
          <w:szCs w:val="18"/>
          <w:lang w:val="en-US" w:eastAsia="zh-CN"/>
        </w:rPr>
        <w:t>-240857, New WID on Enhanced requirements and test methodology for NR and IoT NTN, Samsung, Xiaomi, RAN #103</w:t>
      </w:r>
      <w:r w:rsidRPr="00A67306">
        <w:rPr>
          <w:rFonts w:hint="eastAsia"/>
          <w:sz w:val="18"/>
          <w:szCs w:val="18"/>
          <w:lang w:val="en-US" w:eastAsia="zh-CN"/>
        </w:rPr>
        <w:t>.</w:t>
      </w:r>
    </w:p>
    <w:p w14:paraId="4BDECF42" w14:textId="77777777" w:rsidR="002D7346" w:rsidRDefault="002D7346" w:rsidP="002D7346">
      <w:pPr>
        <w:rPr>
          <w:sz w:val="18"/>
          <w:szCs w:val="18"/>
          <w:lang w:val="en-US" w:eastAsia="zh-CN"/>
        </w:rPr>
      </w:pPr>
      <w:r>
        <w:rPr>
          <w:sz w:val="18"/>
          <w:szCs w:val="18"/>
          <w:lang w:val="en-US" w:eastAsia="zh-CN"/>
        </w:rPr>
        <w:t xml:space="preserve">[2] RP-241281, </w:t>
      </w:r>
      <w:r>
        <w:rPr>
          <w:lang w:eastAsia="ja-JP"/>
        </w:rPr>
        <w:t>Revised</w:t>
      </w:r>
      <w:r w:rsidRPr="00535E43">
        <w:t xml:space="preserve"> WID on</w:t>
      </w:r>
      <w:r w:rsidRPr="00A67306">
        <w:rPr>
          <w:sz w:val="18"/>
          <w:szCs w:val="18"/>
          <w:lang w:val="en-US" w:eastAsia="zh-CN"/>
        </w:rPr>
        <w:t xml:space="preserve"> Enhanced requirements and test methodology for NR and IoT NTN, Samsung, Xiaomi,</w:t>
      </w:r>
      <w:r>
        <w:rPr>
          <w:sz w:val="18"/>
          <w:szCs w:val="18"/>
          <w:lang w:val="en-US" w:eastAsia="zh-CN"/>
        </w:rPr>
        <w:t xml:space="preserve"> RAN #104</w:t>
      </w:r>
      <w:r>
        <w:rPr>
          <w:rFonts w:hint="eastAsia"/>
          <w:sz w:val="18"/>
          <w:szCs w:val="18"/>
          <w:lang w:val="en-US" w:eastAsia="zh-CN"/>
        </w:rPr>
        <w:t>.</w:t>
      </w:r>
    </w:p>
    <w:p w14:paraId="1A365223" w14:textId="77777777" w:rsidR="001D759D" w:rsidRPr="002D7346" w:rsidRDefault="001D759D" w:rsidP="005D339F">
      <w:pPr>
        <w:rPr>
          <w:lang w:val="en-US" w:eastAsia="zh-CN"/>
        </w:rPr>
      </w:pPr>
    </w:p>
    <w:sectPr w:rsidR="001D759D" w:rsidRPr="002D7346" w:rsidSect="00C26C33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D53050" w14:textId="77777777" w:rsidR="00390065" w:rsidRDefault="00390065" w:rsidP="006165E1">
      <w:pPr>
        <w:spacing w:after="0"/>
      </w:pPr>
      <w:r>
        <w:separator/>
      </w:r>
    </w:p>
  </w:endnote>
  <w:endnote w:type="continuationSeparator" w:id="0">
    <w:p w14:paraId="68B84106" w14:textId="77777777" w:rsidR="00390065" w:rsidRDefault="00390065" w:rsidP="006165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C31533" w14:textId="77777777" w:rsidR="00390065" w:rsidRDefault="00390065" w:rsidP="006165E1">
      <w:pPr>
        <w:spacing w:after="0"/>
      </w:pPr>
      <w:r>
        <w:separator/>
      </w:r>
    </w:p>
  </w:footnote>
  <w:footnote w:type="continuationSeparator" w:id="0">
    <w:p w14:paraId="1A11BDFA" w14:textId="77777777" w:rsidR="00390065" w:rsidRDefault="00390065" w:rsidP="006165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7A14444"/>
    <w:multiLevelType w:val="singleLevel"/>
    <w:tmpl w:val="A7A14444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AED9C976"/>
    <w:multiLevelType w:val="singleLevel"/>
    <w:tmpl w:val="AED9C976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09A5283C"/>
    <w:multiLevelType w:val="hybridMultilevel"/>
    <w:tmpl w:val="8C669AB4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EC41DB"/>
    <w:multiLevelType w:val="hybridMultilevel"/>
    <w:tmpl w:val="72E2AC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51AAC"/>
    <w:multiLevelType w:val="hybridMultilevel"/>
    <w:tmpl w:val="FE7A52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9738B4"/>
    <w:multiLevelType w:val="hybridMultilevel"/>
    <w:tmpl w:val="34808C28"/>
    <w:lvl w:ilvl="0" w:tplc="04090003">
      <w:start w:val="1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7" w15:restartNumberingAfterBreak="0">
    <w:nsid w:val="0FA73C79"/>
    <w:multiLevelType w:val="multilevel"/>
    <w:tmpl w:val="5D76014E"/>
    <w:lvl w:ilvl="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FD05360"/>
    <w:multiLevelType w:val="hybridMultilevel"/>
    <w:tmpl w:val="B01E17EE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AC01C8"/>
    <w:multiLevelType w:val="hybridMultilevel"/>
    <w:tmpl w:val="FAE0287A"/>
    <w:lvl w:ilvl="0" w:tplc="04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0" w15:restartNumberingAfterBreak="0">
    <w:nsid w:val="18D83EEA"/>
    <w:multiLevelType w:val="hybridMultilevel"/>
    <w:tmpl w:val="D0E44F22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CDC661B"/>
    <w:multiLevelType w:val="hybridMultilevel"/>
    <w:tmpl w:val="BF98B94C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1951375"/>
    <w:multiLevelType w:val="hybridMultilevel"/>
    <w:tmpl w:val="CC02168A"/>
    <w:lvl w:ilvl="0" w:tplc="A1CEEBA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1B630A"/>
    <w:multiLevelType w:val="multilevel"/>
    <w:tmpl w:val="5D76014E"/>
    <w:lvl w:ilvl="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8C65DA"/>
    <w:multiLevelType w:val="hybridMultilevel"/>
    <w:tmpl w:val="30A0C24A"/>
    <w:lvl w:ilvl="0" w:tplc="D6B4671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CF56828"/>
    <w:multiLevelType w:val="hybridMultilevel"/>
    <w:tmpl w:val="3A0C5E52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704397"/>
    <w:multiLevelType w:val="hybridMultilevel"/>
    <w:tmpl w:val="E2160D72"/>
    <w:lvl w:ilvl="0" w:tplc="48C083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FE1651F"/>
    <w:multiLevelType w:val="hybridMultilevel"/>
    <w:tmpl w:val="E384DA88"/>
    <w:lvl w:ilvl="0" w:tplc="7EF61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344925"/>
    <w:multiLevelType w:val="hybridMultilevel"/>
    <w:tmpl w:val="BBA8B61E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0B35500"/>
    <w:multiLevelType w:val="hybridMultilevel"/>
    <w:tmpl w:val="7B7A6DD4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DF5137"/>
    <w:multiLevelType w:val="hybridMultilevel"/>
    <w:tmpl w:val="E9CCF30A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240542F"/>
    <w:multiLevelType w:val="hybridMultilevel"/>
    <w:tmpl w:val="B90212AA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94E728F"/>
    <w:multiLevelType w:val="hybridMultilevel"/>
    <w:tmpl w:val="9F028558"/>
    <w:lvl w:ilvl="0" w:tplc="FB0228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A1A7EC2"/>
    <w:multiLevelType w:val="hybridMultilevel"/>
    <w:tmpl w:val="7E3C2116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AE73CE0"/>
    <w:multiLevelType w:val="multilevel"/>
    <w:tmpl w:val="4AE73CE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E43B47"/>
    <w:multiLevelType w:val="hybridMultilevel"/>
    <w:tmpl w:val="C3C600CE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F3A1C4A"/>
    <w:multiLevelType w:val="hybridMultilevel"/>
    <w:tmpl w:val="F28A1B06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01C075A"/>
    <w:multiLevelType w:val="hybridMultilevel"/>
    <w:tmpl w:val="8F80AB1A"/>
    <w:lvl w:ilvl="0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8" w15:restartNumberingAfterBreak="0">
    <w:nsid w:val="50B2102B"/>
    <w:multiLevelType w:val="hybridMultilevel"/>
    <w:tmpl w:val="11ECCC76"/>
    <w:lvl w:ilvl="0" w:tplc="AE26525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8FD2F58"/>
    <w:multiLevelType w:val="hybridMultilevel"/>
    <w:tmpl w:val="731E9E7E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257A038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69E8417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6B6EAD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E4A88DA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EA14A82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4E4CDE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63C81E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1" w15:restartNumberingAfterBreak="0">
    <w:nsid w:val="5BE539C0"/>
    <w:multiLevelType w:val="multilevel"/>
    <w:tmpl w:val="BED69272"/>
    <w:lvl w:ilvl="0">
      <w:start w:val="40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2" w15:restartNumberingAfterBreak="0">
    <w:nsid w:val="61D2007D"/>
    <w:multiLevelType w:val="hybridMultilevel"/>
    <w:tmpl w:val="CA026868"/>
    <w:lvl w:ilvl="0" w:tplc="F57C358C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98E0790E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B30C80BE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59C6995E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4FE458A8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831C3966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8B662DBA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B01A8C76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FAA8AB60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33" w15:restartNumberingAfterBreak="0">
    <w:nsid w:val="67771856"/>
    <w:multiLevelType w:val="hybridMultilevel"/>
    <w:tmpl w:val="854ACDF4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26080C"/>
    <w:multiLevelType w:val="hybridMultilevel"/>
    <w:tmpl w:val="AE68378C"/>
    <w:lvl w:ilvl="0" w:tplc="1B0AD3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D564D96"/>
    <w:multiLevelType w:val="hybridMultilevel"/>
    <w:tmpl w:val="ADE23C52"/>
    <w:lvl w:ilvl="0" w:tplc="0AA01E60">
      <w:start w:val="4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112192A"/>
    <w:multiLevelType w:val="multilevel"/>
    <w:tmpl w:val="7112192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94067D4"/>
    <w:multiLevelType w:val="hybridMultilevel"/>
    <w:tmpl w:val="164EF8A0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9B851F3"/>
    <w:multiLevelType w:val="hybridMultilevel"/>
    <w:tmpl w:val="0ABADA0C"/>
    <w:lvl w:ilvl="0" w:tplc="58F8AE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9"/>
  </w:num>
  <w:num w:numId="2">
    <w:abstractNumId w:val="35"/>
  </w:num>
  <w:num w:numId="3">
    <w:abstractNumId w:val="0"/>
  </w:num>
  <w:num w:numId="4">
    <w:abstractNumId w:val="25"/>
  </w:num>
  <w:num w:numId="5">
    <w:abstractNumId w:val="23"/>
  </w:num>
  <w:num w:numId="6">
    <w:abstractNumId w:val="18"/>
  </w:num>
  <w:num w:numId="7">
    <w:abstractNumId w:val="19"/>
  </w:num>
  <w:num w:numId="8">
    <w:abstractNumId w:val="10"/>
  </w:num>
  <w:num w:numId="9">
    <w:abstractNumId w:val="24"/>
  </w:num>
  <w:num w:numId="10">
    <w:abstractNumId w:val="37"/>
  </w:num>
  <w:num w:numId="11">
    <w:abstractNumId w:val="7"/>
  </w:num>
  <w:num w:numId="12">
    <w:abstractNumId w:val="13"/>
  </w:num>
  <w:num w:numId="13">
    <w:abstractNumId w:val="8"/>
  </w:num>
  <w:num w:numId="14">
    <w:abstractNumId w:val="21"/>
  </w:num>
  <w:num w:numId="15">
    <w:abstractNumId w:val="11"/>
  </w:num>
  <w:num w:numId="16">
    <w:abstractNumId w:val="15"/>
  </w:num>
  <w:num w:numId="17">
    <w:abstractNumId w:val="20"/>
  </w:num>
  <w:num w:numId="18">
    <w:abstractNumId w:val="27"/>
  </w:num>
  <w:num w:numId="19">
    <w:abstractNumId w:val="2"/>
  </w:num>
  <w:num w:numId="20">
    <w:abstractNumId w:val="26"/>
  </w:num>
  <w:num w:numId="21">
    <w:abstractNumId w:val="4"/>
  </w:num>
  <w:num w:numId="22">
    <w:abstractNumId w:val="3"/>
  </w:num>
  <w:num w:numId="23">
    <w:abstractNumId w:val="34"/>
  </w:num>
  <w:num w:numId="24">
    <w:abstractNumId w:val="31"/>
    <w:lvlOverride w:ilvl="0">
      <w:startOverride w:val="4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7"/>
  </w:num>
  <w:num w:numId="27">
    <w:abstractNumId w:val="38"/>
  </w:num>
  <w:num w:numId="28">
    <w:abstractNumId w:val="28"/>
  </w:num>
  <w:num w:numId="29">
    <w:abstractNumId w:val="22"/>
  </w:num>
  <w:num w:numId="30">
    <w:abstractNumId w:val="12"/>
  </w:num>
  <w:num w:numId="31">
    <w:abstractNumId w:val="36"/>
  </w:num>
  <w:num w:numId="32">
    <w:abstractNumId w:val="14"/>
  </w:num>
  <w:num w:numId="33">
    <w:abstractNumId w:val="1"/>
  </w:num>
  <w:num w:numId="34">
    <w:abstractNumId w:val="9"/>
  </w:num>
  <w:num w:numId="35">
    <w:abstractNumId w:val="6"/>
  </w:num>
  <w:num w:numId="36">
    <w:abstractNumId w:val="5"/>
  </w:num>
  <w:num w:numId="37">
    <w:abstractNumId w:val="30"/>
  </w:num>
  <w:num w:numId="38">
    <w:abstractNumId w:val="32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D6C"/>
    <w:rsid w:val="00005B6D"/>
    <w:rsid w:val="00005C3B"/>
    <w:rsid w:val="000114F7"/>
    <w:rsid w:val="00026B86"/>
    <w:rsid w:val="000366C0"/>
    <w:rsid w:val="000376CE"/>
    <w:rsid w:val="000414A7"/>
    <w:rsid w:val="00057514"/>
    <w:rsid w:val="0006795C"/>
    <w:rsid w:val="00074BC9"/>
    <w:rsid w:val="0008662F"/>
    <w:rsid w:val="00087C16"/>
    <w:rsid w:val="00092C90"/>
    <w:rsid w:val="000A62F0"/>
    <w:rsid w:val="000B0F0F"/>
    <w:rsid w:val="000B500E"/>
    <w:rsid w:val="000D2169"/>
    <w:rsid w:val="001019D0"/>
    <w:rsid w:val="00111B5C"/>
    <w:rsid w:val="001163F5"/>
    <w:rsid w:val="00125501"/>
    <w:rsid w:val="00137303"/>
    <w:rsid w:val="001379DB"/>
    <w:rsid w:val="00142693"/>
    <w:rsid w:val="00146750"/>
    <w:rsid w:val="001852D3"/>
    <w:rsid w:val="001A3FB5"/>
    <w:rsid w:val="001A494D"/>
    <w:rsid w:val="001B2940"/>
    <w:rsid w:val="001C2C3B"/>
    <w:rsid w:val="001C6284"/>
    <w:rsid w:val="001D12C7"/>
    <w:rsid w:val="001D1C53"/>
    <w:rsid w:val="001D28D3"/>
    <w:rsid w:val="001D759D"/>
    <w:rsid w:val="001E2428"/>
    <w:rsid w:val="001F11C7"/>
    <w:rsid w:val="001F62FC"/>
    <w:rsid w:val="00201087"/>
    <w:rsid w:val="002043C2"/>
    <w:rsid w:val="00210DB9"/>
    <w:rsid w:val="00211A95"/>
    <w:rsid w:val="00212913"/>
    <w:rsid w:val="00223C68"/>
    <w:rsid w:val="00231CC1"/>
    <w:rsid w:val="002458C8"/>
    <w:rsid w:val="00253F79"/>
    <w:rsid w:val="0025747D"/>
    <w:rsid w:val="00263930"/>
    <w:rsid w:val="00283DA2"/>
    <w:rsid w:val="0028586C"/>
    <w:rsid w:val="002A0470"/>
    <w:rsid w:val="002B2A9B"/>
    <w:rsid w:val="002B2DCA"/>
    <w:rsid w:val="002B35A3"/>
    <w:rsid w:val="002B3F19"/>
    <w:rsid w:val="002B4A4E"/>
    <w:rsid w:val="002C528E"/>
    <w:rsid w:val="002D6751"/>
    <w:rsid w:val="002D7346"/>
    <w:rsid w:val="002E2852"/>
    <w:rsid w:val="002E4648"/>
    <w:rsid w:val="002F4438"/>
    <w:rsid w:val="0030508F"/>
    <w:rsid w:val="0030663C"/>
    <w:rsid w:val="00325A14"/>
    <w:rsid w:val="00326066"/>
    <w:rsid w:val="00350B43"/>
    <w:rsid w:val="00356FF3"/>
    <w:rsid w:val="00360998"/>
    <w:rsid w:val="00366B81"/>
    <w:rsid w:val="003676AB"/>
    <w:rsid w:val="00383A21"/>
    <w:rsid w:val="00390065"/>
    <w:rsid w:val="00393D9C"/>
    <w:rsid w:val="003A2C1B"/>
    <w:rsid w:val="003B2BFF"/>
    <w:rsid w:val="003B46EC"/>
    <w:rsid w:val="003C15F9"/>
    <w:rsid w:val="003D1CCF"/>
    <w:rsid w:val="003E2F2D"/>
    <w:rsid w:val="003F3C93"/>
    <w:rsid w:val="00406F86"/>
    <w:rsid w:val="0041366D"/>
    <w:rsid w:val="004137CD"/>
    <w:rsid w:val="0042293C"/>
    <w:rsid w:val="004249FC"/>
    <w:rsid w:val="004267D5"/>
    <w:rsid w:val="00435458"/>
    <w:rsid w:val="00452AC3"/>
    <w:rsid w:val="0045780A"/>
    <w:rsid w:val="00457ACF"/>
    <w:rsid w:val="00474017"/>
    <w:rsid w:val="00474FCF"/>
    <w:rsid w:val="00480A36"/>
    <w:rsid w:val="004851E9"/>
    <w:rsid w:val="0049313B"/>
    <w:rsid w:val="004A1671"/>
    <w:rsid w:val="004A1D6C"/>
    <w:rsid w:val="004A3216"/>
    <w:rsid w:val="004B0C62"/>
    <w:rsid w:val="004B2C6F"/>
    <w:rsid w:val="004B54EE"/>
    <w:rsid w:val="004D1FC4"/>
    <w:rsid w:val="004F4EE5"/>
    <w:rsid w:val="004F6D35"/>
    <w:rsid w:val="00503A7B"/>
    <w:rsid w:val="005060A4"/>
    <w:rsid w:val="00515955"/>
    <w:rsid w:val="00530334"/>
    <w:rsid w:val="00536915"/>
    <w:rsid w:val="00537B87"/>
    <w:rsid w:val="005456F0"/>
    <w:rsid w:val="00556B7A"/>
    <w:rsid w:val="00561FF8"/>
    <w:rsid w:val="005670F7"/>
    <w:rsid w:val="005706F0"/>
    <w:rsid w:val="00574BDC"/>
    <w:rsid w:val="00580F7B"/>
    <w:rsid w:val="00587CD3"/>
    <w:rsid w:val="00596B42"/>
    <w:rsid w:val="00597378"/>
    <w:rsid w:val="005A1E3F"/>
    <w:rsid w:val="005A52C3"/>
    <w:rsid w:val="005A6BE9"/>
    <w:rsid w:val="005B3563"/>
    <w:rsid w:val="005C135C"/>
    <w:rsid w:val="005C3D4B"/>
    <w:rsid w:val="005D339F"/>
    <w:rsid w:val="005D6F82"/>
    <w:rsid w:val="005E1D56"/>
    <w:rsid w:val="005E40C3"/>
    <w:rsid w:val="005F1DCE"/>
    <w:rsid w:val="005F4EB2"/>
    <w:rsid w:val="005F57BB"/>
    <w:rsid w:val="005F621C"/>
    <w:rsid w:val="006020A8"/>
    <w:rsid w:val="006039E6"/>
    <w:rsid w:val="006165E1"/>
    <w:rsid w:val="00616EB0"/>
    <w:rsid w:val="00622675"/>
    <w:rsid w:val="0063215E"/>
    <w:rsid w:val="006412B1"/>
    <w:rsid w:val="00641CA5"/>
    <w:rsid w:val="006427A8"/>
    <w:rsid w:val="0064471C"/>
    <w:rsid w:val="006553F2"/>
    <w:rsid w:val="006628BB"/>
    <w:rsid w:val="00665DEF"/>
    <w:rsid w:val="00673EFC"/>
    <w:rsid w:val="006924D0"/>
    <w:rsid w:val="006A42EE"/>
    <w:rsid w:val="006A5323"/>
    <w:rsid w:val="006A6BBE"/>
    <w:rsid w:val="006B26E6"/>
    <w:rsid w:val="006C5AC4"/>
    <w:rsid w:val="006C74F2"/>
    <w:rsid w:val="006F722C"/>
    <w:rsid w:val="006F751E"/>
    <w:rsid w:val="007123A0"/>
    <w:rsid w:val="00717CA0"/>
    <w:rsid w:val="00724C05"/>
    <w:rsid w:val="0072503C"/>
    <w:rsid w:val="00727A35"/>
    <w:rsid w:val="007305D9"/>
    <w:rsid w:val="00736D3E"/>
    <w:rsid w:val="0076153D"/>
    <w:rsid w:val="00766576"/>
    <w:rsid w:val="00772952"/>
    <w:rsid w:val="00774444"/>
    <w:rsid w:val="00774626"/>
    <w:rsid w:val="00777EEF"/>
    <w:rsid w:val="007919D5"/>
    <w:rsid w:val="007A3A85"/>
    <w:rsid w:val="007B665D"/>
    <w:rsid w:val="007E0CCC"/>
    <w:rsid w:val="007E4F7B"/>
    <w:rsid w:val="007E6DCB"/>
    <w:rsid w:val="007E6EA5"/>
    <w:rsid w:val="007F578D"/>
    <w:rsid w:val="00806893"/>
    <w:rsid w:val="00815763"/>
    <w:rsid w:val="00815DE1"/>
    <w:rsid w:val="00822FCC"/>
    <w:rsid w:val="00824F31"/>
    <w:rsid w:val="00835B1C"/>
    <w:rsid w:val="00845B2F"/>
    <w:rsid w:val="00850E13"/>
    <w:rsid w:val="00856B10"/>
    <w:rsid w:val="00857825"/>
    <w:rsid w:val="008726C7"/>
    <w:rsid w:val="00890CDE"/>
    <w:rsid w:val="00891C63"/>
    <w:rsid w:val="00892DC6"/>
    <w:rsid w:val="008D0588"/>
    <w:rsid w:val="008D2DC6"/>
    <w:rsid w:val="008D58B4"/>
    <w:rsid w:val="008D78BB"/>
    <w:rsid w:val="008E1CED"/>
    <w:rsid w:val="008F08D0"/>
    <w:rsid w:val="0090321C"/>
    <w:rsid w:val="00914ABF"/>
    <w:rsid w:val="00917E11"/>
    <w:rsid w:val="00926389"/>
    <w:rsid w:val="009354CE"/>
    <w:rsid w:val="0093677B"/>
    <w:rsid w:val="00940222"/>
    <w:rsid w:val="00951069"/>
    <w:rsid w:val="00953A50"/>
    <w:rsid w:val="00961507"/>
    <w:rsid w:val="00961595"/>
    <w:rsid w:val="009A7CA7"/>
    <w:rsid w:val="009B12AF"/>
    <w:rsid w:val="009B5839"/>
    <w:rsid w:val="009B7731"/>
    <w:rsid w:val="009C6211"/>
    <w:rsid w:val="009D3239"/>
    <w:rsid w:val="009E7B7F"/>
    <w:rsid w:val="009F7144"/>
    <w:rsid w:val="00A01ADF"/>
    <w:rsid w:val="00A13FEA"/>
    <w:rsid w:val="00A22A01"/>
    <w:rsid w:val="00A24C8E"/>
    <w:rsid w:val="00A3704C"/>
    <w:rsid w:val="00A37739"/>
    <w:rsid w:val="00A46FC1"/>
    <w:rsid w:val="00A506A5"/>
    <w:rsid w:val="00A538F5"/>
    <w:rsid w:val="00A61F49"/>
    <w:rsid w:val="00A84450"/>
    <w:rsid w:val="00A85911"/>
    <w:rsid w:val="00AA2538"/>
    <w:rsid w:val="00AA391F"/>
    <w:rsid w:val="00AB5D8F"/>
    <w:rsid w:val="00AB7619"/>
    <w:rsid w:val="00AC49ED"/>
    <w:rsid w:val="00AC7B6E"/>
    <w:rsid w:val="00AD7C9F"/>
    <w:rsid w:val="00AF0516"/>
    <w:rsid w:val="00AF6549"/>
    <w:rsid w:val="00AF7862"/>
    <w:rsid w:val="00B04C4C"/>
    <w:rsid w:val="00B15694"/>
    <w:rsid w:val="00B27161"/>
    <w:rsid w:val="00B303FA"/>
    <w:rsid w:val="00B412CF"/>
    <w:rsid w:val="00B45152"/>
    <w:rsid w:val="00B6269F"/>
    <w:rsid w:val="00B738EA"/>
    <w:rsid w:val="00B77E7F"/>
    <w:rsid w:val="00B80475"/>
    <w:rsid w:val="00B804C0"/>
    <w:rsid w:val="00B863AD"/>
    <w:rsid w:val="00B868AF"/>
    <w:rsid w:val="00BA50C6"/>
    <w:rsid w:val="00BA5849"/>
    <w:rsid w:val="00BC250E"/>
    <w:rsid w:val="00BC4F68"/>
    <w:rsid w:val="00BC78F8"/>
    <w:rsid w:val="00BD5B4F"/>
    <w:rsid w:val="00BF25C3"/>
    <w:rsid w:val="00BF48B2"/>
    <w:rsid w:val="00BF60BE"/>
    <w:rsid w:val="00BF775E"/>
    <w:rsid w:val="00C05B36"/>
    <w:rsid w:val="00C11F21"/>
    <w:rsid w:val="00C136AF"/>
    <w:rsid w:val="00C21FFA"/>
    <w:rsid w:val="00C26C33"/>
    <w:rsid w:val="00C32D18"/>
    <w:rsid w:val="00C33152"/>
    <w:rsid w:val="00C407D0"/>
    <w:rsid w:val="00C66306"/>
    <w:rsid w:val="00C726FA"/>
    <w:rsid w:val="00C73DD3"/>
    <w:rsid w:val="00C7678B"/>
    <w:rsid w:val="00C827A0"/>
    <w:rsid w:val="00C9207C"/>
    <w:rsid w:val="00C95266"/>
    <w:rsid w:val="00CA0DA8"/>
    <w:rsid w:val="00CA7FAB"/>
    <w:rsid w:val="00CC4F5E"/>
    <w:rsid w:val="00CC59B0"/>
    <w:rsid w:val="00CD1BD6"/>
    <w:rsid w:val="00CD3384"/>
    <w:rsid w:val="00CD4E44"/>
    <w:rsid w:val="00CE1408"/>
    <w:rsid w:val="00CE66F3"/>
    <w:rsid w:val="00CF2A2A"/>
    <w:rsid w:val="00CF4E9A"/>
    <w:rsid w:val="00D01096"/>
    <w:rsid w:val="00D15AB5"/>
    <w:rsid w:val="00D36FE9"/>
    <w:rsid w:val="00D45A56"/>
    <w:rsid w:val="00D45E13"/>
    <w:rsid w:val="00D6047E"/>
    <w:rsid w:val="00D61516"/>
    <w:rsid w:val="00D640CD"/>
    <w:rsid w:val="00D77500"/>
    <w:rsid w:val="00D81E6B"/>
    <w:rsid w:val="00D84F45"/>
    <w:rsid w:val="00D92D67"/>
    <w:rsid w:val="00D93A84"/>
    <w:rsid w:val="00D95DDC"/>
    <w:rsid w:val="00DA169E"/>
    <w:rsid w:val="00DA3CEC"/>
    <w:rsid w:val="00DB3232"/>
    <w:rsid w:val="00DB41A3"/>
    <w:rsid w:val="00DD1B0E"/>
    <w:rsid w:val="00DD3C34"/>
    <w:rsid w:val="00DE1F84"/>
    <w:rsid w:val="00E15DB8"/>
    <w:rsid w:val="00E33CA3"/>
    <w:rsid w:val="00E41394"/>
    <w:rsid w:val="00E45224"/>
    <w:rsid w:val="00E575FD"/>
    <w:rsid w:val="00E63CEC"/>
    <w:rsid w:val="00E66F77"/>
    <w:rsid w:val="00E76CC5"/>
    <w:rsid w:val="00E86048"/>
    <w:rsid w:val="00E87632"/>
    <w:rsid w:val="00E95EAD"/>
    <w:rsid w:val="00EB09A5"/>
    <w:rsid w:val="00EB23AB"/>
    <w:rsid w:val="00EB640B"/>
    <w:rsid w:val="00EC3848"/>
    <w:rsid w:val="00ED4EA2"/>
    <w:rsid w:val="00EE4986"/>
    <w:rsid w:val="00EE6465"/>
    <w:rsid w:val="00EF015D"/>
    <w:rsid w:val="00EF101B"/>
    <w:rsid w:val="00EF5AFA"/>
    <w:rsid w:val="00F0664E"/>
    <w:rsid w:val="00F073B4"/>
    <w:rsid w:val="00F304BE"/>
    <w:rsid w:val="00F36CEC"/>
    <w:rsid w:val="00F525E2"/>
    <w:rsid w:val="00F56038"/>
    <w:rsid w:val="00F65156"/>
    <w:rsid w:val="00F7357C"/>
    <w:rsid w:val="00F77D02"/>
    <w:rsid w:val="00F92792"/>
    <w:rsid w:val="00F9391B"/>
    <w:rsid w:val="00F93D7D"/>
    <w:rsid w:val="00FA081E"/>
    <w:rsid w:val="00FA2AB4"/>
    <w:rsid w:val="00FA5E83"/>
    <w:rsid w:val="00FB5A7C"/>
    <w:rsid w:val="00FE4806"/>
    <w:rsid w:val="00FE4EE1"/>
    <w:rsid w:val="00FE72B6"/>
    <w:rsid w:val="00FF4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DB84EB"/>
  <w15:docId w15:val="{88A23A19-67A0-4D1C-9343-41960C086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731"/>
    <w:pPr>
      <w:spacing w:after="180"/>
    </w:pPr>
    <w:rPr>
      <w:rFonts w:eastAsia="宋体"/>
      <w:lang w:val="en-GB"/>
    </w:rPr>
  </w:style>
  <w:style w:type="paragraph" w:styleId="1">
    <w:name w:val="heading 1"/>
    <w:next w:val="a"/>
    <w:link w:val="10"/>
    <w:qFormat/>
    <w:rsid w:val="00A01ADF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6"/>
      <w:lang w:val="sv-SE"/>
    </w:rPr>
  </w:style>
  <w:style w:type="paragraph" w:styleId="2">
    <w:name w:val="heading 2"/>
    <w:basedOn w:val="a"/>
    <w:next w:val="a"/>
    <w:link w:val="20"/>
    <w:semiHidden/>
    <w:unhideWhenUsed/>
    <w:qFormat/>
    <w:rsid w:val="0012550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12550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12550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A01ADF"/>
    <w:rPr>
      <w:rFonts w:ascii="Arial" w:eastAsia="宋体" w:hAnsi="Arial"/>
      <w:sz w:val="36"/>
      <w:lang w:val="sv-SE"/>
    </w:rPr>
  </w:style>
  <w:style w:type="paragraph" w:styleId="a3">
    <w:name w:val="header"/>
    <w:link w:val="a4"/>
    <w:qFormat/>
    <w:rsid w:val="00A01ADF"/>
    <w:pPr>
      <w:widowControl w:val="0"/>
    </w:pPr>
    <w:rPr>
      <w:rFonts w:ascii="Arial" w:eastAsia="宋体" w:hAnsi="Arial"/>
      <w:b/>
      <w:sz w:val="18"/>
      <w:lang w:val="en-GB" w:eastAsia="sv-SE"/>
    </w:rPr>
  </w:style>
  <w:style w:type="character" w:customStyle="1" w:styleId="a4">
    <w:name w:val="页眉 字符"/>
    <w:basedOn w:val="a0"/>
    <w:link w:val="a3"/>
    <w:qFormat/>
    <w:rsid w:val="00A01ADF"/>
    <w:rPr>
      <w:rFonts w:ascii="Arial" w:eastAsia="宋体" w:hAnsi="Arial"/>
      <w:b/>
      <w:sz w:val="18"/>
      <w:lang w:val="en-GB" w:eastAsia="sv-SE"/>
    </w:rPr>
  </w:style>
  <w:style w:type="paragraph" w:customStyle="1" w:styleId="CRCoverPage">
    <w:name w:val="CR Cover Page"/>
    <w:rsid w:val="00A01ADF"/>
    <w:pPr>
      <w:spacing w:after="120"/>
    </w:pPr>
    <w:rPr>
      <w:rFonts w:ascii="Arial" w:eastAsiaTheme="minorEastAsia" w:hAnsi="Arial"/>
      <w:lang w:val="en-GB"/>
    </w:rPr>
  </w:style>
  <w:style w:type="table" w:styleId="a5">
    <w:name w:val="Table Grid"/>
    <w:basedOn w:val="a1"/>
    <w:rsid w:val="001D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,リスト段落"/>
    <w:basedOn w:val="a"/>
    <w:link w:val="a7"/>
    <w:uiPriority w:val="34"/>
    <w:qFormat/>
    <w:rsid w:val="001D1C53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7">
    <w:name w:val="列出段落 字符"/>
    <w:aliases w:val="R4_bullets 字符,- Bullets 字符1,?? ?? 字符1,????? 字符1,???? 字符1,Lista1 字符1,列出段落1 字符1,中等深浅网格 1 - 着色 21 字符1,列表段落1 字符1,—ño’i—Ž 字符1,¥¡¡¡¡ì¬º¥¹¥È¶ÎÂä 字符1,ÁÐ³ö¶ÎÂä 字符1,¥ê¥¹¥È¶ÎÂä 字符1,1st level - Bullet List Paragraph 字符1,Lettre d'introduction 字符1,목록 단락 字符1"/>
    <w:link w:val="a6"/>
    <w:uiPriority w:val="34"/>
    <w:qFormat/>
    <w:locked/>
    <w:rsid w:val="001D1C53"/>
    <w:rPr>
      <w:rFonts w:eastAsia="宋体"/>
      <w:kern w:val="2"/>
      <w:sz w:val="21"/>
      <w:szCs w:val="24"/>
      <w:lang w:eastAsia="zh-CN"/>
    </w:rPr>
  </w:style>
  <w:style w:type="character" w:customStyle="1" w:styleId="TALCar">
    <w:name w:val="TAL Car"/>
    <w:basedOn w:val="a0"/>
    <w:link w:val="TAL"/>
    <w:qFormat/>
    <w:locked/>
    <w:rsid w:val="006B26E6"/>
    <w:rPr>
      <w:rFonts w:ascii="Arial" w:hAnsi="Arial" w:cs="Arial"/>
      <w:lang w:eastAsia="ja-JP"/>
    </w:rPr>
  </w:style>
  <w:style w:type="paragraph" w:customStyle="1" w:styleId="TAL">
    <w:name w:val="TAL"/>
    <w:basedOn w:val="a"/>
    <w:link w:val="TALCar"/>
    <w:qFormat/>
    <w:rsid w:val="006B26E6"/>
    <w:pPr>
      <w:keepNext/>
      <w:overflowPunct w:val="0"/>
      <w:autoSpaceDE w:val="0"/>
      <w:autoSpaceDN w:val="0"/>
      <w:spacing w:after="0"/>
    </w:pPr>
    <w:rPr>
      <w:rFonts w:ascii="Arial" w:eastAsia="Batang" w:hAnsi="Arial" w:cs="Arial"/>
      <w:lang w:val="en-US" w:eastAsia="ja-JP"/>
    </w:rPr>
  </w:style>
  <w:style w:type="paragraph" w:customStyle="1" w:styleId="maintext">
    <w:name w:val="main text"/>
    <w:basedOn w:val="a"/>
    <w:link w:val="maintextChar"/>
    <w:qFormat/>
    <w:rsid w:val="006B26E6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6B26E6"/>
    <w:rPr>
      <w:rFonts w:eastAsia="Malgun Gothic" w:cs="Batang"/>
      <w:lang w:val="en-GB" w:eastAsia="ko-KR"/>
    </w:rPr>
  </w:style>
  <w:style w:type="paragraph" w:customStyle="1" w:styleId="TAH">
    <w:name w:val="TAH"/>
    <w:basedOn w:val="TAC"/>
    <w:link w:val="TAHCar"/>
    <w:uiPriority w:val="99"/>
    <w:qFormat/>
    <w:rsid w:val="00C33152"/>
    <w:rPr>
      <w:b/>
    </w:rPr>
  </w:style>
  <w:style w:type="paragraph" w:customStyle="1" w:styleId="TAC">
    <w:name w:val="TAC"/>
    <w:basedOn w:val="TAL"/>
    <w:link w:val="TACChar"/>
    <w:qFormat/>
    <w:rsid w:val="00C33152"/>
    <w:pPr>
      <w:keepLines/>
      <w:overflowPunct/>
      <w:autoSpaceDE/>
      <w:autoSpaceDN/>
      <w:jc w:val="center"/>
    </w:pPr>
    <w:rPr>
      <w:rFonts w:eastAsiaTheme="minorEastAsia" w:cs="Times New Roman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C33152"/>
    <w:pPr>
      <w:keepLines/>
      <w:ind w:left="1135" w:hanging="851"/>
    </w:pPr>
    <w:rPr>
      <w:rFonts w:eastAsiaTheme="minorEastAsia"/>
    </w:rPr>
  </w:style>
  <w:style w:type="character" w:styleId="a8">
    <w:name w:val="annotation reference"/>
    <w:uiPriority w:val="99"/>
    <w:qFormat/>
    <w:rsid w:val="00C33152"/>
    <w:rPr>
      <w:sz w:val="16"/>
    </w:rPr>
  </w:style>
  <w:style w:type="paragraph" w:styleId="a9">
    <w:name w:val="annotation text"/>
    <w:basedOn w:val="a"/>
    <w:link w:val="aa"/>
    <w:qFormat/>
    <w:rsid w:val="00C33152"/>
    <w:rPr>
      <w:rFonts w:eastAsiaTheme="minorEastAsia"/>
    </w:rPr>
  </w:style>
  <w:style w:type="character" w:customStyle="1" w:styleId="aa">
    <w:name w:val="批注文字 字符"/>
    <w:basedOn w:val="a0"/>
    <w:link w:val="a9"/>
    <w:qFormat/>
    <w:rsid w:val="00C33152"/>
    <w:rPr>
      <w:rFonts w:eastAsiaTheme="minorEastAsia"/>
      <w:lang w:val="en-GB"/>
    </w:rPr>
  </w:style>
  <w:style w:type="character" w:customStyle="1" w:styleId="TACChar">
    <w:name w:val="TAC Char"/>
    <w:link w:val="TAC"/>
    <w:qFormat/>
    <w:rsid w:val="00C33152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C33152"/>
    <w:rPr>
      <w:rFonts w:ascii="Arial" w:eastAsiaTheme="minorEastAsia" w:hAnsi="Arial"/>
      <w:b/>
      <w:sz w:val="18"/>
      <w:lang w:val="en-GB"/>
    </w:rPr>
  </w:style>
  <w:style w:type="character" w:customStyle="1" w:styleId="NOChar">
    <w:name w:val="NO Char"/>
    <w:link w:val="NO"/>
    <w:qFormat/>
    <w:rsid w:val="00C33152"/>
    <w:rPr>
      <w:rFonts w:eastAsiaTheme="minorEastAsia"/>
      <w:lang w:val="en-GB"/>
    </w:rPr>
  </w:style>
  <w:style w:type="paragraph" w:styleId="ab">
    <w:name w:val="Balloon Text"/>
    <w:basedOn w:val="a"/>
    <w:link w:val="ac"/>
    <w:semiHidden/>
    <w:unhideWhenUsed/>
    <w:rsid w:val="00C33152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C33152"/>
    <w:rPr>
      <w:rFonts w:eastAsia="宋体"/>
      <w:sz w:val="18"/>
      <w:szCs w:val="18"/>
      <w:lang w:val="en-GB"/>
    </w:rPr>
  </w:style>
  <w:style w:type="character" w:customStyle="1" w:styleId="20">
    <w:name w:val="标题 2 字符"/>
    <w:basedOn w:val="a0"/>
    <w:link w:val="2"/>
    <w:semiHidden/>
    <w:rsid w:val="00125501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30">
    <w:name w:val="标题 3 字符"/>
    <w:basedOn w:val="a0"/>
    <w:link w:val="3"/>
    <w:semiHidden/>
    <w:rsid w:val="00125501"/>
    <w:rPr>
      <w:rFonts w:eastAsia="宋体"/>
      <w:b/>
      <w:bCs/>
      <w:sz w:val="32"/>
      <w:szCs w:val="32"/>
      <w:lang w:val="en-GB"/>
    </w:rPr>
  </w:style>
  <w:style w:type="character" w:customStyle="1" w:styleId="40">
    <w:name w:val="标题 4 字符"/>
    <w:basedOn w:val="a0"/>
    <w:link w:val="4"/>
    <w:semiHidden/>
    <w:rsid w:val="00125501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paragraph" w:customStyle="1" w:styleId="TH">
    <w:name w:val="TH"/>
    <w:basedOn w:val="a"/>
    <w:link w:val="THChar"/>
    <w:qFormat/>
    <w:rsid w:val="00125501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TAN">
    <w:name w:val="TAN"/>
    <w:basedOn w:val="TAL"/>
    <w:link w:val="TANChar"/>
    <w:qFormat/>
    <w:rsid w:val="00125501"/>
    <w:pPr>
      <w:keepLines/>
      <w:overflowPunct/>
      <w:autoSpaceDE/>
      <w:autoSpaceDN/>
      <w:ind w:left="851" w:hanging="851"/>
    </w:pPr>
    <w:rPr>
      <w:rFonts w:eastAsiaTheme="minorEastAsia" w:cs="Times New Roman"/>
      <w:sz w:val="18"/>
      <w:lang w:val="en-GB" w:eastAsia="en-US"/>
    </w:rPr>
  </w:style>
  <w:style w:type="character" w:customStyle="1" w:styleId="THChar">
    <w:name w:val="TH Char"/>
    <w:link w:val="TH"/>
    <w:qFormat/>
    <w:rsid w:val="00125501"/>
    <w:rPr>
      <w:rFonts w:ascii="Arial" w:eastAsiaTheme="minorEastAsia" w:hAnsi="Arial"/>
      <w:b/>
      <w:lang w:val="en-GB"/>
    </w:rPr>
  </w:style>
  <w:style w:type="character" w:customStyle="1" w:styleId="TANChar">
    <w:name w:val="TAN Char"/>
    <w:link w:val="TAN"/>
    <w:qFormat/>
    <w:rsid w:val="00125501"/>
    <w:rPr>
      <w:rFonts w:ascii="Arial" w:eastAsiaTheme="minorEastAsia" w:hAnsi="Arial"/>
      <w:sz w:val="18"/>
      <w:lang w:val="en-GB"/>
    </w:rPr>
  </w:style>
  <w:style w:type="character" w:customStyle="1" w:styleId="msoins0">
    <w:name w:val="msoins0"/>
    <w:qFormat/>
    <w:rsid w:val="00125501"/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a0"/>
    <w:uiPriority w:val="34"/>
    <w:locked/>
    <w:rsid w:val="00C26C33"/>
    <w:rPr>
      <w:rFonts w:ascii="Calibri" w:hAnsi="Calibri" w:cs="Calibri"/>
      <w:lang w:eastAsia="x-none"/>
    </w:rPr>
  </w:style>
  <w:style w:type="paragraph" w:styleId="ae">
    <w:name w:val="footer"/>
    <w:basedOn w:val="a"/>
    <w:link w:val="af"/>
    <w:unhideWhenUsed/>
    <w:rsid w:val="006165E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">
    <w:name w:val="页脚 字符"/>
    <w:basedOn w:val="a0"/>
    <w:link w:val="ae"/>
    <w:rsid w:val="006165E1"/>
    <w:rPr>
      <w:rFonts w:eastAsia="宋体"/>
      <w:sz w:val="18"/>
      <w:szCs w:val="18"/>
      <w:lang w:val="en-GB"/>
    </w:rPr>
  </w:style>
  <w:style w:type="character" w:styleId="af0">
    <w:name w:val="Hyperlink"/>
    <w:basedOn w:val="a0"/>
    <w:qFormat/>
    <w:rsid w:val="00EF5AFA"/>
    <w:rPr>
      <w:color w:val="0000FF"/>
      <w:u w:val="single"/>
    </w:rPr>
  </w:style>
  <w:style w:type="paragraph" w:styleId="af1">
    <w:name w:val="Normal (Web)"/>
    <w:basedOn w:val="a"/>
    <w:uiPriority w:val="99"/>
    <w:unhideWhenUsed/>
    <w:rsid w:val="00A506A5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styleId="af2">
    <w:name w:val="annotation subject"/>
    <w:basedOn w:val="a9"/>
    <w:next w:val="a9"/>
    <w:link w:val="af3"/>
    <w:semiHidden/>
    <w:unhideWhenUsed/>
    <w:rsid w:val="00CC4F5E"/>
    <w:rPr>
      <w:rFonts w:eastAsia="宋体"/>
      <w:b/>
      <w:bCs/>
    </w:rPr>
  </w:style>
  <w:style w:type="character" w:customStyle="1" w:styleId="af3">
    <w:name w:val="批注主题 字符"/>
    <w:basedOn w:val="aa"/>
    <w:link w:val="af2"/>
    <w:semiHidden/>
    <w:rsid w:val="00CC4F5E"/>
    <w:rPr>
      <w:rFonts w:eastAsia="宋体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sen.tang\Downloads\3GStyleBar%20(1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58A5235-E38E-450B-A6C5-A4B5A79FF3BF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3GStyleBar (1).dotm</Template>
  <TotalTime>190</TotalTime>
  <Pages>8</Pages>
  <Words>2917</Words>
  <Characters>16629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19507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Runsen - Samsung</dc:creator>
  <cp:keywords/>
  <dc:description/>
  <cp:lastModifiedBy>Runsen, Samsung</cp:lastModifiedBy>
  <cp:revision>7</cp:revision>
  <dcterms:created xsi:type="dcterms:W3CDTF">2024-08-06T06:44:00Z</dcterms:created>
  <dcterms:modified xsi:type="dcterms:W3CDTF">2024-08-09T10:49:00Z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bd7c02a054a611ef80001d6900001d69">
    <vt:lpwstr>CWMQ5WfGNVb90SPgxYn0F+0Lgm7ojNDcQjyJqWHQQfJE3cCwcBtGbvVizZ8AhcUgEfnwSx7WAk5hYYfMA1gadAHKg==</vt:lpwstr>
  </property>
</Properties>
</file>